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5689A" w14:textId="212FC130" w:rsidR="00EF5D2A" w:rsidRDefault="00EF5D2A" w:rsidP="00EF5D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S5-2050</w:t>
      </w:r>
      <w:r>
        <w:rPr>
          <w:b/>
          <w:i/>
          <w:noProof/>
          <w:sz w:val="28"/>
        </w:rPr>
        <w:t>45</w:t>
      </w:r>
      <w:bookmarkEnd w:id="0"/>
    </w:p>
    <w:p w14:paraId="30DAD4E1" w14:textId="77777777" w:rsidR="00EF5D2A" w:rsidRDefault="00EF5D2A" w:rsidP="00EF5D2A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6259C05" w14:textId="3E6B2A10" w:rsidR="00EF5D2A" w:rsidRDefault="00EF5D2A" w:rsidP="00EF5D2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TM Forum</w:t>
      </w:r>
    </w:p>
    <w:p w14:paraId="121DC97E" w14:textId="77777777" w:rsidR="00EF5D2A" w:rsidRPr="007627D6" w:rsidRDefault="00EF5D2A" w:rsidP="00EF5D2A">
      <w:pPr>
        <w:pStyle w:val="TableText0"/>
        <w:rPr>
          <w:rFonts w:eastAsia="MS Mincho"/>
          <w:b/>
          <w:bCs/>
          <w:lang w:val="en-US"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b/>
            <w:bCs/>
            <w:lang w:val="en-US"/>
          </w:rPr>
          <w:alias w:val="Document Title"/>
          <w:tag w:val="GSMATitle"/>
          <w:id w:val="-572505594"/>
          <w:placeholder>
            <w:docPart w:val="2184A28FEBD24CB0AE866ECB1A3FCCFF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>
            <w:rPr>
              <w:b/>
              <w:bCs/>
              <w:lang w:val="en-US"/>
            </w:rPr>
            <w:t xml:space="preserve">Introduction of TM Forum Autonomous Network project and Coordination Proposal </w:t>
          </w:r>
        </w:sdtContent>
      </w:sdt>
    </w:p>
    <w:p w14:paraId="41D8D4AD" w14:textId="77777777" w:rsidR="00EF5D2A" w:rsidRDefault="00EF5D2A" w:rsidP="00EF5D2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663B901" w14:textId="715F719B" w:rsidR="00EF5D2A" w:rsidRDefault="00EF5D2A" w:rsidP="00EF5D2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</w:t>
      </w:r>
      <w:r>
        <w:rPr>
          <w:b/>
        </w:rPr>
        <w:t>6.1</w:t>
      </w:r>
    </w:p>
    <w:p w14:paraId="2B64074D" w14:textId="77777777" w:rsidR="00A05548" w:rsidRDefault="00A05548" w:rsidP="00A70FDF">
      <w:pPr>
        <w:snapToGrid w:val="0"/>
        <w:jc w:val="center"/>
        <w:rPr>
          <w:noProof/>
          <w:lang w:val="en-IE" w:eastAsia="zh-CN"/>
        </w:rPr>
      </w:pPr>
    </w:p>
    <w:p w14:paraId="309A6AD9" w14:textId="77777777" w:rsidR="00A05548" w:rsidRDefault="00A05548" w:rsidP="00A70FDF">
      <w:pPr>
        <w:snapToGrid w:val="0"/>
        <w:jc w:val="center"/>
        <w:rPr>
          <w:noProof/>
          <w:lang w:val="en-IE" w:eastAsia="zh-CN"/>
        </w:rPr>
      </w:pPr>
    </w:p>
    <w:p w14:paraId="715DAE78" w14:textId="77777777" w:rsidR="00A05548" w:rsidRDefault="00A05548" w:rsidP="00A70FDF">
      <w:pPr>
        <w:snapToGrid w:val="0"/>
        <w:jc w:val="center"/>
        <w:rPr>
          <w:noProof/>
          <w:lang w:val="en-IE" w:eastAsia="zh-CN"/>
        </w:rPr>
      </w:pPr>
    </w:p>
    <w:p w14:paraId="18F24D95" w14:textId="31FB35D8" w:rsidR="007537AA" w:rsidRPr="007F233E" w:rsidRDefault="00A05548" w:rsidP="00A70FDF">
      <w:pPr>
        <w:snapToGrid w:val="0"/>
        <w:jc w:val="center"/>
      </w:pPr>
      <w:r>
        <w:rPr>
          <w:noProof/>
          <w:lang w:val="en-IE" w:eastAsia="zh-CN"/>
        </w:rPr>
        <w:drawing>
          <wp:inline distT="0" distB="0" distL="0" distR="0" wp14:anchorId="0D4D69E0" wp14:editId="6DE37802">
            <wp:extent cx="1875893" cy="416379"/>
            <wp:effectExtent l="0" t="0" r="3810" b="3175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_preview.jpeg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5614" cy="498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28FE">
        <w:t xml:space="preserve"> </w:t>
      </w:r>
    </w:p>
    <w:p w14:paraId="22971117" w14:textId="77777777" w:rsidR="007537AA" w:rsidRPr="007627D6" w:rsidRDefault="007537AA" w:rsidP="00A70FDF">
      <w:pPr>
        <w:snapToGrid w:val="0"/>
        <w:rPr>
          <w:rFonts w:ascii="Arial" w:hAnsi="Arial" w:cs="Arial"/>
          <w:sz w:val="22"/>
          <w:szCs w:val="22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627D6" w14:paraId="43D4D7EB" w14:textId="77777777" w:rsidTr="00AB4DB2">
        <w:trPr>
          <w:cantSplit/>
          <w:trHeight w:val="327"/>
        </w:trPr>
        <w:tc>
          <w:tcPr>
            <w:tcW w:w="1617" w:type="dxa"/>
            <w:tcBorders>
              <w:top w:val="single" w:sz="12" w:space="0" w:color="auto"/>
            </w:tcBorders>
          </w:tcPr>
          <w:p w14:paraId="18776F88" w14:textId="77777777" w:rsidR="007537AA" w:rsidRPr="007627D6" w:rsidRDefault="008B24D6" w:rsidP="00A70FDF">
            <w:pPr>
              <w:snapToGrid w:val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1" w:name="dbluepink" w:colFirst="1" w:colLast="1"/>
            <w:bookmarkStart w:id="2" w:name="dtableau"/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38FE7585" w14:textId="77777777" w:rsidR="007537AA" w:rsidRPr="007627D6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627D6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627D6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14EF433D" w14:textId="1299F011" w:rsidR="007537AA" w:rsidRPr="007627D6" w:rsidRDefault="00FD7FEC" w:rsidP="00A70FDF">
            <w:pPr>
              <w:snapToGrid w:val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Updated </w:t>
            </w:r>
            <w:r w:rsidR="007537AA" w:rsidRPr="007627D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Meeting, </w:t>
            </w:r>
            <w:r>
              <w:rPr>
                <w:rFonts w:ascii="Arial" w:hAnsi="Arial" w:cs="Arial"/>
                <w:b/>
                <w:bCs/>
                <w:sz w:val="20"/>
                <w:szCs w:val="22"/>
              </w:rPr>
              <w:t>D</w:t>
            </w:r>
            <w:r w:rsidR="007537AA"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39F33F6C" w14:textId="3426DCA0" w:rsidR="007537AA" w:rsidRPr="007627D6" w:rsidRDefault="00FD7FEC" w:rsidP="00A70FDF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eastAsia="ja-JP"/>
              </w:rPr>
              <w:t>Monday, September 28, 2020</w:t>
            </w:r>
          </w:p>
        </w:tc>
      </w:tr>
      <w:tr w:rsidR="007537AA" w:rsidRPr="007627D6" w14:paraId="023D696E" w14:textId="77777777" w:rsidTr="00AB4DB2">
        <w:trPr>
          <w:cantSplit/>
          <w:trHeight w:val="327"/>
        </w:trPr>
        <w:tc>
          <w:tcPr>
            <w:tcW w:w="1617" w:type="dxa"/>
          </w:tcPr>
          <w:p w14:paraId="576C295D" w14:textId="77777777" w:rsidR="007537AA" w:rsidRPr="007627D6" w:rsidRDefault="008B24D6" w:rsidP="00A70FDF">
            <w:pPr>
              <w:snapToGrid w:val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3" w:name="dsource" w:colFirst="1" w:colLast="1"/>
            <w:bookmarkEnd w:id="1"/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Teams:</w:t>
            </w:r>
          </w:p>
        </w:tc>
        <w:tc>
          <w:tcPr>
            <w:tcW w:w="8306" w:type="dxa"/>
            <w:gridSpan w:val="3"/>
          </w:tcPr>
          <w:p w14:paraId="6B7BAA33" w14:textId="2F3B0802" w:rsidR="007537AA" w:rsidRPr="007627D6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627D6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433D2" w:rsidRPr="007627D6">
              <w:rPr>
                <w:color w:val="000000"/>
                <w:sz w:val="22"/>
                <w:szCs w:val="22"/>
                <w:lang w:val="en-US"/>
              </w:rPr>
              <w:t xml:space="preserve">Autonomous Networks </w:t>
            </w:r>
          </w:p>
        </w:tc>
      </w:tr>
      <w:tr w:rsidR="007537AA" w:rsidRPr="007627D6" w14:paraId="3B68BF5F" w14:textId="77777777" w:rsidTr="00AB4DB2">
        <w:trPr>
          <w:cantSplit/>
          <w:trHeight w:val="32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09026107" w14:textId="77777777" w:rsidR="007537AA" w:rsidRPr="007627D6" w:rsidRDefault="007537AA" w:rsidP="00A70FDF">
            <w:pPr>
              <w:snapToGrid w:val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4" w:name="dtitle1" w:colFirst="1" w:colLast="1"/>
            <w:bookmarkEnd w:id="3"/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B5108A3" w14:textId="77777777" w:rsidR="007F233E" w:rsidRPr="007627D6" w:rsidRDefault="007F233E" w:rsidP="007F233E">
            <w:pPr>
              <w:snapToGrid w:val="0"/>
              <w:rPr>
                <w:b/>
                <w:color w:val="333333"/>
                <w:sz w:val="22"/>
                <w:szCs w:val="22"/>
              </w:rPr>
            </w:pPr>
            <w:r w:rsidRPr="007627D6">
              <w:rPr>
                <w:b/>
                <w:color w:val="333333"/>
                <w:sz w:val="22"/>
                <w:szCs w:val="22"/>
              </w:rPr>
              <w:t>Liaison</w:t>
            </w:r>
          </w:p>
          <w:p w14:paraId="2EC51D70" w14:textId="52914539" w:rsidR="00165668" w:rsidRPr="007627D6" w:rsidRDefault="00B01488" w:rsidP="00165668">
            <w:pPr>
              <w:pStyle w:val="TableText0"/>
              <w:rPr>
                <w:rFonts w:eastAsia="MS Mincho"/>
                <w:b/>
                <w:bCs/>
                <w:lang w:val="en-US" w:eastAsia="ja-JP"/>
              </w:rPr>
            </w:pPr>
            <w:sdt>
              <w:sdtPr>
                <w:rPr>
                  <w:b/>
                  <w:bCs/>
                  <w:lang w:val="en-US"/>
                </w:rPr>
                <w:alias w:val="Document Title"/>
                <w:tag w:val="GSMATitle"/>
                <w:id w:val="-291904819"/>
                <w:placeholder>
                  <w:docPart w:val="28DF213517FF4A75AB8E81E295607AA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E463F7">
                  <w:rPr>
                    <w:b/>
                    <w:bCs/>
                    <w:lang w:val="en-US"/>
                  </w:rPr>
                  <w:t xml:space="preserve">Introduction of TM Forum Autonomous Network project and Coordination Proposal </w:t>
                </w:r>
              </w:sdtContent>
            </w:sdt>
          </w:p>
          <w:p w14:paraId="5B072023" w14:textId="77777777" w:rsidR="00547F1F" w:rsidRPr="007627D6" w:rsidRDefault="00D828FE" w:rsidP="00D828FE">
            <w:pPr>
              <w:snapToGrid w:val="0"/>
              <w:rPr>
                <w:b/>
                <w:color w:val="333333"/>
                <w:sz w:val="22"/>
                <w:szCs w:val="22"/>
              </w:rPr>
            </w:pPr>
            <w:r w:rsidRPr="007627D6">
              <w:rPr>
                <w:b/>
                <w:color w:val="333333"/>
                <w:sz w:val="22"/>
                <w:szCs w:val="22"/>
              </w:rPr>
              <w:t xml:space="preserve"> </w:t>
            </w:r>
          </w:p>
        </w:tc>
      </w:tr>
      <w:tr w:rsidR="00A818C2" w:rsidRPr="007627D6" w14:paraId="409248D3" w14:textId="77777777" w:rsidTr="00AB4DB2">
        <w:trPr>
          <w:cantSplit/>
          <w:trHeight w:val="32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3C82857D" w14:textId="77777777" w:rsidR="00A818C2" w:rsidRPr="007627D6" w:rsidRDefault="00A818C2" w:rsidP="00A70FDF">
            <w:pPr>
              <w:snapToGrid w:val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Date</w:t>
            </w:r>
            <w:r w:rsidR="00F23594" w:rsidRPr="007627D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sent</w:t>
            </w:r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7647EE6A" w14:textId="6392CAD1" w:rsidR="00A818C2" w:rsidRPr="007627D6" w:rsidRDefault="00FD7FEC" w:rsidP="005F6861">
            <w:pPr>
              <w:snapToGrid w:val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September 11, 2020</w:t>
            </w:r>
          </w:p>
        </w:tc>
      </w:tr>
      <w:bookmarkEnd w:id="2"/>
      <w:bookmarkEnd w:id="4"/>
      <w:tr w:rsidR="007537AA" w:rsidRPr="007627D6" w14:paraId="7FB7C0D2" w14:textId="77777777" w:rsidTr="00AB4DB2">
        <w:trPr>
          <w:cantSplit/>
          <w:trHeight w:val="32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700AB48" w14:textId="77777777" w:rsidR="007537AA" w:rsidRPr="007627D6" w:rsidRDefault="007537AA" w:rsidP="00A70FDF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7627D6">
              <w:rPr>
                <w:rFonts w:ascii="Arial" w:hAnsi="Arial" w:cs="Arial"/>
                <w:b/>
                <w:sz w:val="20"/>
                <w:szCs w:val="22"/>
              </w:rPr>
              <w:t>LIAISON STATEMENT</w:t>
            </w:r>
          </w:p>
        </w:tc>
      </w:tr>
      <w:tr w:rsidR="007537AA" w:rsidRPr="007627D6" w14:paraId="4A3D1E12" w14:textId="77777777" w:rsidTr="00AB4DB2">
        <w:trPr>
          <w:cantSplit/>
          <w:trHeight w:val="327"/>
        </w:trPr>
        <w:tc>
          <w:tcPr>
            <w:tcW w:w="1617" w:type="dxa"/>
          </w:tcPr>
          <w:p w14:paraId="476D260F" w14:textId="77777777" w:rsidR="007537AA" w:rsidRPr="007627D6" w:rsidRDefault="00CB6A08" w:rsidP="00A70FDF">
            <w:pPr>
              <w:snapToGrid w:val="0"/>
              <w:rPr>
                <w:b/>
                <w:bCs/>
                <w:sz w:val="20"/>
              </w:rPr>
            </w:pPr>
            <w:r w:rsidRPr="007627D6">
              <w:rPr>
                <w:b/>
                <w:bCs/>
                <w:sz w:val="20"/>
              </w:rPr>
              <w:t>To:</w:t>
            </w:r>
          </w:p>
        </w:tc>
        <w:tc>
          <w:tcPr>
            <w:tcW w:w="8306" w:type="dxa"/>
            <w:gridSpan w:val="3"/>
          </w:tcPr>
          <w:p w14:paraId="508D1424" w14:textId="35D46406" w:rsidR="006F582D" w:rsidRPr="00A05548" w:rsidRDefault="006F582D" w:rsidP="00630A51">
            <w:pPr>
              <w:outlineLvl w:val="0"/>
              <w:rPr>
                <w:b/>
                <w:bCs/>
                <w:lang w:val="fr-FR"/>
              </w:rPr>
            </w:pPr>
            <w:r w:rsidRPr="00A05548">
              <w:rPr>
                <w:b/>
                <w:bCs/>
                <w:lang w:val="fr-FR"/>
              </w:rPr>
              <w:t>ETSI</w:t>
            </w:r>
            <w:r w:rsidRPr="00A05548">
              <w:rPr>
                <w:rFonts w:ascii="MS Mincho" w:eastAsia="MS Mincho" w:hAnsi="MS Mincho" w:cs="MS Mincho"/>
                <w:b/>
                <w:bCs/>
                <w:lang w:val="fr-FR"/>
              </w:rPr>
              <w:t>（</w:t>
            </w:r>
            <w:r w:rsidRPr="00A05548">
              <w:rPr>
                <w:b/>
                <w:bCs/>
                <w:lang w:val="fr-FR"/>
              </w:rPr>
              <w:t>AN initiative, ZSM, ENI, F5G</w:t>
            </w:r>
            <w:r w:rsidR="00277182" w:rsidRPr="00A05548">
              <w:rPr>
                <w:b/>
                <w:bCs/>
                <w:lang w:val="fr-FR"/>
              </w:rPr>
              <w:t>)</w:t>
            </w:r>
            <w:r w:rsidRPr="00A05548">
              <w:rPr>
                <w:b/>
                <w:bCs/>
                <w:lang w:val="fr-FR"/>
              </w:rPr>
              <w:t xml:space="preserve">, </w:t>
            </w:r>
            <w:r w:rsidR="00E50268" w:rsidRPr="00A05548">
              <w:rPr>
                <w:b/>
                <w:bCs/>
                <w:lang w:val="fr-FR"/>
              </w:rPr>
              <w:t xml:space="preserve">3GPP SA5, GSMA, </w:t>
            </w:r>
            <w:r w:rsidRPr="00A05548">
              <w:rPr>
                <w:b/>
                <w:bCs/>
                <w:lang w:val="fr-FR"/>
              </w:rPr>
              <w:t xml:space="preserve">NGMN, CCSA TC7 </w:t>
            </w:r>
          </w:p>
          <w:p w14:paraId="2341F190" w14:textId="4B09525A" w:rsidR="006F582D" w:rsidRPr="00690A29" w:rsidRDefault="00277182" w:rsidP="007627D6">
            <w:pPr>
              <w:ind w:left="567"/>
              <w:outlineLvl w:val="0"/>
              <w:rPr>
                <w:b/>
                <w:sz w:val="20"/>
              </w:rPr>
            </w:pPr>
            <w:r w:rsidRPr="00690A29">
              <w:rPr>
                <w:b/>
                <w:sz w:val="20"/>
              </w:rPr>
              <w:t>Distribution</w:t>
            </w:r>
            <w:r w:rsidR="006F582D" w:rsidRPr="00690A29">
              <w:rPr>
                <w:b/>
                <w:sz w:val="20"/>
              </w:rPr>
              <w:t xml:space="preserve"> detailed in Annex A </w:t>
            </w:r>
          </w:p>
          <w:p w14:paraId="6E6EBFD5" w14:textId="1B720292" w:rsidR="00BD58AE" w:rsidRPr="00690A29" w:rsidRDefault="00630A51" w:rsidP="005F0213">
            <w:pPr>
              <w:outlineLvl w:val="0"/>
              <w:rPr>
                <w:b/>
                <w:sz w:val="20"/>
              </w:rPr>
            </w:pPr>
            <w:r w:rsidRPr="00690A29">
              <w:rPr>
                <w:b/>
                <w:sz w:val="20"/>
              </w:rPr>
              <w:t xml:space="preserve">Copy TM Forum: </w:t>
            </w:r>
          </w:p>
          <w:p w14:paraId="44B2712A" w14:textId="4B02B546" w:rsidR="007627D6" w:rsidRPr="00277182" w:rsidRDefault="00277182" w:rsidP="007627D6">
            <w:pPr>
              <w:ind w:left="567"/>
              <w:outlineLvl w:val="0"/>
              <w:rPr>
                <w:b/>
                <w:sz w:val="20"/>
              </w:rPr>
            </w:pPr>
            <w:r w:rsidRPr="00690A29">
              <w:rPr>
                <w:b/>
                <w:sz w:val="20"/>
              </w:rPr>
              <w:t>Distribution d</w:t>
            </w:r>
            <w:r w:rsidR="007627D6" w:rsidRPr="00690A29">
              <w:rPr>
                <w:b/>
                <w:sz w:val="20"/>
              </w:rPr>
              <w:t>etailed in Annex B</w:t>
            </w:r>
          </w:p>
          <w:p w14:paraId="31A60C92" w14:textId="77777777" w:rsidR="00BF2B83" w:rsidRPr="007627D6" w:rsidRDefault="00BF2B83" w:rsidP="00D828FE">
            <w:pPr>
              <w:outlineLvl w:val="0"/>
              <w:rPr>
                <w:sz w:val="20"/>
              </w:rPr>
            </w:pPr>
          </w:p>
        </w:tc>
      </w:tr>
      <w:tr w:rsidR="007537AA" w:rsidRPr="007627D6" w14:paraId="315946D0" w14:textId="77777777" w:rsidTr="00AB4DB2">
        <w:trPr>
          <w:cantSplit/>
          <w:trHeight w:val="327"/>
        </w:trPr>
        <w:tc>
          <w:tcPr>
            <w:tcW w:w="1617" w:type="dxa"/>
          </w:tcPr>
          <w:p w14:paraId="25B77AFF" w14:textId="77777777" w:rsidR="007537AA" w:rsidRPr="007627D6" w:rsidRDefault="007537AA" w:rsidP="00A70FDF">
            <w:pPr>
              <w:snapToGrid w:val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274F8976" w14:textId="300E0688" w:rsidR="007537AA" w:rsidRPr="007627D6" w:rsidRDefault="00B01488" w:rsidP="00267377">
            <w:pPr>
              <w:snapToGrid w:val="0"/>
              <w:rPr>
                <w:b/>
                <w:bCs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2"/>
                  <w:lang w:eastAsia="de-DE"/>
                </w:rPr>
                <w:alias w:val="Document Title"/>
                <w:tag w:val="GSMATitle"/>
                <w:id w:val="117491490"/>
                <w:placeholder>
                  <w:docPart w:val="3C7A361BD7D842DA99751063B29437B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4E6A0E">
                  <w:rPr>
                    <w:rFonts w:ascii="Arial" w:hAnsi="Arial" w:cs="Arial"/>
                    <w:b/>
                    <w:bCs/>
                    <w:sz w:val="20"/>
                    <w:szCs w:val="22"/>
                    <w:lang w:eastAsia="de-DE"/>
                  </w:rPr>
                  <w:t xml:space="preserve">Introduction of TM FORUM Autonomous Network Project and Coordination Proposal </w:t>
                </w:r>
              </w:sdtContent>
            </w:sdt>
            <w:r w:rsidR="00BD58AE" w:rsidRPr="007627D6">
              <w:rPr>
                <w:b/>
                <w:bCs/>
              </w:rPr>
              <w:t xml:space="preserve"> </w:t>
            </w:r>
          </w:p>
        </w:tc>
      </w:tr>
      <w:tr w:rsidR="007537AA" w:rsidRPr="007627D6" w14:paraId="6A63557B" w14:textId="77777777" w:rsidTr="00AB4DB2">
        <w:trPr>
          <w:cantSplit/>
          <w:trHeight w:val="32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8FE7653" w14:textId="77777777" w:rsidR="007537AA" w:rsidRPr="007627D6" w:rsidRDefault="007537AA" w:rsidP="00A70FDF">
            <w:pPr>
              <w:snapToGrid w:val="0"/>
              <w:rPr>
                <w:b/>
                <w:bCs/>
                <w:sz w:val="20"/>
              </w:rPr>
            </w:pPr>
            <w:r w:rsidRPr="007627D6">
              <w:rPr>
                <w:b/>
                <w:bCs/>
                <w:sz w:val="20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650E230B" w14:textId="68E4691E" w:rsidR="007537AA" w:rsidRPr="007627D6" w:rsidRDefault="00E853C9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September 26, 2020</w:t>
            </w:r>
          </w:p>
        </w:tc>
      </w:tr>
      <w:tr w:rsidR="00F45FA2" w:rsidRPr="007627D6" w14:paraId="53220312" w14:textId="77777777" w:rsidTr="00AB4DB2">
        <w:trPr>
          <w:cantSplit/>
          <w:trHeight w:val="272"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7FD32C84" w14:textId="77777777" w:rsidR="00F45FA2" w:rsidRPr="007627D6" w:rsidRDefault="00F45FA2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635FC62D" w14:textId="77777777" w:rsidR="00F45FA2" w:rsidRPr="007627D6" w:rsidRDefault="00F45FA2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6C42A0DC" w14:textId="77777777" w:rsidR="00F45FA2" w:rsidRPr="007627D6" w:rsidRDefault="00F45FA2" w:rsidP="005B1142">
            <w:pPr>
              <w:snapToGrid w:val="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45FA2" w:rsidRPr="007627D6" w14:paraId="1623CD06" w14:textId="77777777" w:rsidTr="00AB4DB2">
        <w:trPr>
          <w:cantSplit/>
          <w:trHeight w:val="1307"/>
        </w:trPr>
        <w:tc>
          <w:tcPr>
            <w:tcW w:w="1617" w:type="dxa"/>
            <w:vMerge/>
          </w:tcPr>
          <w:p w14:paraId="5ADC99C9" w14:textId="77777777" w:rsidR="00F45FA2" w:rsidRPr="007627D6" w:rsidRDefault="00F45FA2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2EAE62B" w14:textId="77777777" w:rsidR="00F45FA2" w:rsidRDefault="00F45FA2" w:rsidP="00613A8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  <w:lang w:val="en-US"/>
              </w:rPr>
            </w:pPr>
            <w:r w:rsidRPr="007627D6">
              <w:rPr>
                <w:sz w:val="20"/>
                <w:lang w:val="en-US"/>
              </w:rPr>
              <w:t>Cecilia Ortega Lagos, TM Forum, Liaison Manager, Product &amp; Portfolio Management</w:t>
            </w:r>
          </w:p>
          <w:p w14:paraId="0AEB1A8B" w14:textId="5A6CD4EA" w:rsidR="00F45FA2" w:rsidRPr="00613A8E" w:rsidRDefault="00F45FA2" w:rsidP="00613A8E">
            <w:pPr>
              <w:tabs>
                <w:tab w:val="left" w:pos="4011"/>
              </w:tabs>
            </w:pPr>
          </w:p>
        </w:tc>
        <w:tc>
          <w:tcPr>
            <w:tcW w:w="3116" w:type="dxa"/>
          </w:tcPr>
          <w:p w14:paraId="0739B4CA" w14:textId="2BBFC6A9" w:rsidR="00F45FA2" w:rsidRDefault="00F45FA2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Pr="005453EA">
              <w:rPr>
                <w:rFonts w:ascii="Arial" w:hAnsi="Arial" w:cs="Arial"/>
                <w:sz w:val="20"/>
                <w:szCs w:val="22"/>
                <w:lang w:val="en-US"/>
              </w:rPr>
              <w:t>+1 973 944 5100</w:t>
            </w: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br/>
              <w:t xml:space="preserve">Email: </w:t>
            </w:r>
          </w:p>
          <w:p w14:paraId="0F58D7FD" w14:textId="605AF1B9" w:rsidR="00F45FA2" w:rsidRDefault="00B01488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hyperlink r:id="rId9" w:history="1">
              <w:r w:rsidR="00F45FA2"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7322B918" w14:textId="1DA8983D" w:rsidR="00F45FA2" w:rsidRPr="007627D6" w:rsidRDefault="00B01488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hyperlink r:id="rId10" w:history="1">
              <w:r w:rsidR="00F45FA2"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cortegalagos@tmforum.org</w:t>
              </w:r>
            </w:hyperlink>
          </w:p>
        </w:tc>
      </w:tr>
      <w:tr w:rsidR="0002419F" w:rsidRPr="007627D6" w14:paraId="3AC2605B" w14:textId="77777777" w:rsidTr="00AB4DB2">
        <w:trPr>
          <w:cantSplit/>
          <w:trHeight w:val="186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767D2A08" w14:textId="77777777" w:rsidR="0002419F" w:rsidRPr="007627D6" w:rsidRDefault="0002419F" w:rsidP="0002419F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6ADB6B" w14:textId="76F9CF1A" w:rsidR="00BD58AE" w:rsidRPr="00FD7FEC" w:rsidRDefault="00FD7FEC" w:rsidP="00B504B6">
      <w:pPr>
        <w:pStyle w:val="TableText0"/>
        <w:spacing w:before="100" w:beforeAutospacing="1" w:after="100" w:afterAutospacing="1" w:line="240" w:lineRule="auto"/>
        <w:rPr>
          <w:rFonts w:eastAsia="MS Mincho"/>
          <w:b/>
          <w:i/>
          <w:iCs/>
          <w:lang w:val="en-US" w:eastAsia="ja-JP"/>
        </w:rPr>
      </w:pPr>
      <w:r>
        <w:rPr>
          <w:rFonts w:eastAsia="MS Mincho"/>
          <w:b/>
          <w:i/>
          <w:lang w:val="en-US" w:eastAsia="ja-JP"/>
        </w:rPr>
        <w:t xml:space="preserve">Update - </w:t>
      </w:r>
      <w:r w:rsidRPr="00FD7FEC">
        <w:rPr>
          <w:b/>
          <w:bCs/>
          <w:i/>
          <w:iCs/>
        </w:rPr>
        <w:t>Revision of Workshop Date</w:t>
      </w:r>
    </w:p>
    <w:p w14:paraId="3456150A" w14:textId="151FA4A1" w:rsidR="00FD7FEC" w:rsidRDefault="00FD7FEC" w:rsidP="00B504B6">
      <w:pPr>
        <w:spacing w:before="100" w:beforeAutospacing="1" w:after="100" w:afterAutospacing="1"/>
      </w:pPr>
      <w:r>
        <w:t>Based on feedback and availability of the responding organizations, we are proposing a revised date for the virtual workshop to support European and Asian participation:</w:t>
      </w:r>
    </w:p>
    <w:p w14:paraId="5107F3AB" w14:textId="78E5B7E8" w:rsidR="00FD7FEC" w:rsidRPr="00B504B6" w:rsidRDefault="00FD7FEC" w:rsidP="00B504B6">
      <w:pPr>
        <w:pStyle w:val="ListParagraph"/>
        <w:numPr>
          <w:ilvl w:val="0"/>
          <w:numId w:val="40"/>
        </w:numPr>
        <w:spacing w:before="100" w:beforeAutospacing="1" w:after="100" w:afterAutospacing="1"/>
        <w:rPr>
          <w:b/>
          <w:bCs/>
          <w:lang w:eastAsia="zh-CN"/>
        </w:rPr>
      </w:pPr>
      <w:r w:rsidRPr="00FD7FEC">
        <w:rPr>
          <w:b/>
          <w:bCs/>
          <w:lang w:eastAsia="en-GB"/>
        </w:rPr>
        <w:t>Monday</w:t>
      </w:r>
      <w:r>
        <w:rPr>
          <w:b/>
          <w:bCs/>
          <w:lang w:eastAsia="en-GB"/>
        </w:rPr>
        <w:t xml:space="preserve">, September 28, 2020 at </w:t>
      </w:r>
      <w:r w:rsidRPr="00FD7FEC">
        <w:rPr>
          <w:b/>
          <w:bCs/>
          <w:lang w:eastAsia="en-GB"/>
        </w:rPr>
        <w:t>09:00-12:00 BST</w:t>
      </w:r>
      <w:r>
        <w:rPr>
          <w:rFonts w:ascii="Microsoft YaHei" w:eastAsia="Microsoft YaHei" w:hAnsi="Microsoft YaHei" w:cs="Microsoft YaHei" w:hint="eastAsia"/>
          <w:b/>
          <w:bCs/>
          <w:lang w:eastAsia="zh-CN"/>
        </w:rPr>
        <w:t xml:space="preserve"> </w:t>
      </w:r>
      <w:r>
        <w:rPr>
          <w:rFonts w:ascii="Microsoft YaHei" w:eastAsia="Microsoft YaHei" w:hAnsi="Microsoft YaHei" w:cs="Microsoft YaHei"/>
          <w:b/>
          <w:bCs/>
          <w:lang w:eastAsia="zh-CN"/>
        </w:rPr>
        <w:t>(</w:t>
      </w:r>
      <w:r w:rsidRPr="00FD7FEC">
        <w:rPr>
          <w:b/>
          <w:bCs/>
          <w:lang w:eastAsia="en-GB"/>
        </w:rPr>
        <w:t>10:00-13:00 CET</w:t>
      </w:r>
      <w:r w:rsidR="00EE4C44">
        <w:rPr>
          <w:b/>
          <w:bCs/>
          <w:lang w:eastAsia="en-GB"/>
        </w:rPr>
        <w:t>)</w:t>
      </w:r>
    </w:p>
    <w:p w14:paraId="1B018AEF" w14:textId="77777777" w:rsidR="00FD7FEC" w:rsidRPr="00513099" w:rsidRDefault="00FD7FEC" w:rsidP="00B504B6">
      <w:pPr>
        <w:spacing w:before="100" w:beforeAutospacing="1" w:after="100" w:afterAutospacing="1"/>
        <w:rPr>
          <w:b/>
          <w:bCs/>
        </w:rPr>
      </w:pPr>
      <w:r w:rsidRPr="00513099">
        <w:rPr>
          <w:b/>
          <w:bCs/>
        </w:rPr>
        <w:t>Draft Agenda</w:t>
      </w:r>
    </w:p>
    <w:p w14:paraId="6BCC370D" w14:textId="23DDAD52" w:rsidR="00FD7FEC" w:rsidRDefault="00FD7FEC" w:rsidP="00B504B6">
      <w:pPr>
        <w:spacing w:before="100" w:beforeAutospacing="1" w:after="100" w:afterAutospacing="1"/>
      </w:pPr>
      <w:r>
        <w:t xml:space="preserve">A draft agenda proposal </w:t>
      </w:r>
      <w:r w:rsidR="00A8122E">
        <w:t>is</w:t>
      </w:r>
      <w:r>
        <w:t xml:space="preserve"> at the end of this update.</w:t>
      </w:r>
    </w:p>
    <w:p w14:paraId="7F8F654D" w14:textId="77777777" w:rsidR="00FD7FEC" w:rsidRPr="00513099" w:rsidRDefault="00FD7FEC" w:rsidP="00B504B6">
      <w:pPr>
        <w:spacing w:before="100" w:beforeAutospacing="1" w:after="100" w:afterAutospacing="1"/>
        <w:rPr>
          <w:b/>
          <w:bCs/>
        </w:rPr>
      </w:pPr>
      <w:r w:rsidRPr="00513099">
        <w:rPr>
          <w:b/>
          <w:bCs/>
        </w:rPr>
        <w:t>Preparation</w:t>
      </w:r>
    </w:p>
    <w:p w14:paraId="62F6019F" w14:textId="7A06B89B" w:rsidR="00A8122E" w:rsidRPr="00A8122E" w:rsidRDefault="00FD7FEC" w:rsidP="00B504B6">
      <w:pPr>
        <w:spacing w:before="100" w:beforeAutospacing="1" w:after="100" w:afterAutospacing="1"/>
      </w:pPr>
      <w:r>
        <w:t xml:space="preserve">To keep the workshop as interactive as possible, we ask presentations </w:t>
      </w:r>
      <w:r w:rsidR="00F45FA2">
        <w:t xml:space="preserve">to </w:t>
      </w:r>
      <w:r w:rsidR="00A8122E">
        <w:t xml:space="preserve">be </w:t>
      </w:r>
      <w:r w:rsidR="00F45FA2">
        <w:t>one-two</w:t>
      </w:r>
      <w:r w:rsidR="00A8122E">
        <w:t xml:space="preserve"> pages to </w:t>
      </w:r>
      <w:r>
        <w:t>ensure we have maximum time for discussion.</w:t>
      </w:r>
      <w:r w:rsidR="00A8122E">
        <w:t xml:space="preserve"> </w:t>
      </w:r>
      <w:r>
        <w:t>The focus is to exchange ideas</w:t>
      </w:r>
      <w:r w:rsidR="00F45FA2">
        <w:t xml:space="preserve">, </w:t>
      </w:r>
      <w:r>
        <w:t>identify areas where there are common interests, and where some cooperative exchange of information and possible joint work could be valuable.</w:t>
      </w:r>
    </w:p>
    <w:p w14:paraId="74A234FD" w14:textId="6EADBD84" w:rsidR="00FD7FEC" w:rsidRPr="00AF2898" w:rsidRDefault="00FD7FEC" w:rsidP="00B504B6">
      <w:pPr>
        <w:spacing w:before="100" w:beforeAutospacing="1" w:after="100" w:afterAutospacing="1"/>
        <w:rPr>
          <w:b/>
          <w:bCs/>
        </w:rPr>
      </w:pPr>
      <w:r w:rsidRPr="00AF2898">
        <w:rPr>
          <w:b/>
          <w:bCs/>
        </w:rPr>
        <w:lastRenderedPageBreak/>
        <w:t>Requests</w:t>
      </w:r>
    </w:p>
    <w:p w14:paraId="28D15FDF" w14:textId="70BCADDC" w:rsidR="00A8122E" w:rsidRDefault="00A8122E" w:rsidP="00B504B6">
      <w:pPr>
        <w:pStyle w:val="ListParagraph"/>
        <w:numPr>
          <w:ilvl w:val="0"/>
          <w:numId w:val="39"/>
        </w:numPr>
        <w:spacing w:before="100" w:beforeAutospacing="1" w:after="100" w:afterAutospacing="1"/>
      </w:pPr>
      <w:r>
        <w:t xml:space="preserve">Indicate if you intend to </w:t>
      </w:r>
      <w:r w:rsidR="00FD7FEC">
        <w:t>make a presentation</w:t>
      </w:r>
      <w:r>
        <w:t>.</w:t>
      </w:r>
    </w:p>
    <w:p w14:paraId="282B2164" w14:textId="424BA966" w:rsidR="00FD7FEC" w:rsidRDefault="00A8122E" w:rsidP="00B504B6">
      <w:pPr>
        <w:pStyle w:val="ListParagraph"/>
        <w:numPr>
          <w:ilvl w:val="0"/>
          <w:numId w:val="39"/>
        </w:numPr>
        <w:spacing w:before="100" w:beforeAutospacing="1" w:after="100" w:afterAutospacing="1"/>
      </w:pPr>
      <w:r>
        <w:t>Provide</w:t>
      </w:r>
      <w:r w:rsidR="00FD7FEC">
        <w:t xml:space="preserve"> </w:t>
      </w:r>
      <w:r>
        <w:t xml:space="preserve">the </w:t>
      </w:r>
      <w:r w:rsidR="00FD7FEC">
        <w:t>name of lead representative</w:t>
      </w:r>
      <w:r>
        <w:rPr>
          <w:lang w:eastAsia="zh-CN"/>
        </w:rPr>
        <w:t xml:space="preserve">(s) </w:t>
      </w:r>
      <w:r w:rsidR="00FD7FEC">
        <w:t>for presentation and discussion</w:t>
      </w:r>
      <w:r>
        <w:t>.</w:t>
      </w:r>
    </w:p>
    <w:p w14:paraId="546A2CD2" w14:textId="4E003106" w:rsidR="00B504B6" w:rsidRDefault="00947105" w:rsidP="00B504B6">
      <w:pPr>
        <w:pStyle w:val="ListParagraph"/>
        <w:numPr>
          <w:ilvl w:val="0"/>
          <w:numId w:val="39"/>
        </w:numPr>
        <w:spacing w:before="100" w:beforeAutospacing="1" w:after="100" w:afterAutospacing="1"/>
      </w:pPr>
      <w:r>
        <w:t>To ensure sufficient conference bridge capacity, please i</w:t>
      </w:r>
      <w:r w:rsidR="00FD7FEC">
        <w:t xml:space="preserve">ndicate approximately how many people </w:t>
      </w:r>
      <w:r>
        <w:t xml:space="preserve">from your organization </w:t>
      </w:r>
      <w:r w:rsidR="00EE4C44">
        <w:t>are planning</w:t>
      </w:r>
      <w:r w:rsidR="00FD7FEC">
        <w:t xml:space="preserve"> to attend</w:t>
      </w:r>
      <w:r>
        <w:t>.</w:t>
      </w:r>
    </w:p>
    <w:p w14:paraId="372A8DC8" w14:textId="77777777" w:rsidR="005602B7" w:rsidRDefault="005602B7" w:rsidP="00F45FA2">
      <w:pPr>
        <w:spacing w:before="100" w:beforeAutospacing="1" w:after="100" w:afterAutospacing="1"/>
        <w:rPr>
          <w:b/>
          <w:sz w:val="22"/>
          <w:szCs w:val="22"/>
        </w:rPr>
      </w:pPr>
    </w:p>
    <w:p w14:paraId="43644CE9" w14:textId="77777777" w:rsidR="005602B7" w:rsidRDefault="005602B7" w:rsidP="00F45FA2">
      <w:pPr>
        <w:spacing w:before="100" w:beforeAutospacing="1" w:after="100" w:afterAutospacing="1"/>
        <w:rPr>
          <w:b/>
          <w:sz w:val="22"/>
          <w:szCs w:val="22"/>
        </w:rPr>
      </w:pPr>
    </w:p>
    <w:p w14:paraId="2A2541B4" w14:textId="768E1263" w:rsidR="00EE4C44" w:rsidRPr="00B504B6" w:rsidRDefault="00A40CDD" w:rsidP="00F45FA2">
      <w:pPr>
        <w:spacing w:before="100" w:beforeAutospacing="1" w:after="100" w:afterAutospacing="1"/>
      </w:pPr>
      <w:r w:rsidRPr="00B504B6">
        <w:rPr>
          <w:b/>
          <w:sz w:val="22"/>
          <w:szCs w:val="22"/>
        </w:rPr>
        <w:t>Concluding Remarks</w:t>
      </w:r>
    </w:p>
    <w:p w14:paraId="6940F7FD" w14:textId="499F182F" w:rsidR="00B504B6" w:rsidRDefault="00FB6D7A" w:rsidP="00F45FA2">
      <w:pPr>
        <w:spacing w:before="100" w:beforeAutospacing="1" w:after="100" w:afterAutospacing="1"/>
      </w:pPr>
      <w:r w:rsidRPr="00B504B6">
        <w:t xml:space="preserve">We look forward to your </w:t>
      </w:r>
      <w:r w:rsidR="00EE4C44" w:rsidRPr="00B504B6">
        <w:t xml:space="preserve">participation either as a presenter or audience member. </w:t>
      </w:r>
      <w:r w:rsidR="00E853C9">
        <w:t>If presenting, please respond by September 26, 2020</w:t>
      </w:r>
      <w:r w:rsidR="00F91069">
        <w:t>,</w:t>
      </w:r>
      <w:r w:rsidR="00E853C9">
        <w:t xml:space="preserve"> </w:t>
      </w:r>
      <w:r w:rsidR="00F91069">
        <w:t>to</w:t>
      </w:r>
      <w:r w:rsidR="00E853C9">
        <w:t xml:space="preserve"> add </w:t>
      </w:r>
      <w:r w:rsidR="00F91069">
        <w:t xml:space="preserve">the </w:t>
      </w:r>
      <w:r w:rsidR="00E853C9">
        <w:t xml:space="preserve">names of presenters to </w:t>
      </w:r>
      <w:r w:rsidR="00F91069">
        <w:t xml:space="preserve">the </w:t>
      </w:r>
      <w:r w:rsidR="00EC0F34">
        <w:t>schedule</w:t>
      </w:r>
      <w:r w:rsidR="00E853C9">
        <w:t xml:space="preserve">. </w:t>
      </w:r>
      <w:r w:rsidR="00F91069">
        <w:t xml:space="preserve">If there are last-minute submissions, they will </w:t>
      </w:r>
      <w:r w:rsidR="00EC0F34">
        <w:t>be allowed</w:t>
      </w:r>
      <w:r w:rsidR="00F91069">
        <w:t xml:space="preserve">, but we do ask everyone </w:t>
      </w:r>
      <w:r w:rsidR="00EC0F34">
        <w:t xml:space="preserve">to </w:t>
      </w:r>
      <w:r w:rsidR="00F91069">
        <w:t xml:space="preserve">limit presentations </w:t>
      </w:r>
      <w:r w:rsidR="00EC0F34">
        <w:t>to</w:t>
      </w:r>
      <w:r w:rsidR="00F91069">
        <w:t xml:space="preserve"> </w:t>
      </w:r>
      <w:r w:rsidR="00EC0F34">
        <w:t>maximize time together. This</w:t>
      </w:r>
      <w:r w:rsidR="00B504B6" w:rsidRPr="00B504B6">
        <w:t xml:space="preserve"> collaborative workshop</w:t>
      </w:r>
      <w:r w:rsidR="00EC0F34">
        <w:t xml:space="preserve"> will be valuable for all involved to align</w:t>
      </w:r>
      <w:r w:rsidR="00B504B6" w:rsidRPr="00B504B6">
        <w:t xml:space="preserve"> on Autonomous Network concept, vision, framework</w:t>
      </w:r>
      <w:r w:rsidR="00B504B6">
        <w:t>,</w:t>
      </w:r>
      <w:r w:rsidR="00B504B6" w:rsidRPr="00B504B6">
        <w:t xml:space="preserve"> and key topics</w:t>
      </w:r>
      <w:r w:rsidR="00EC0F34">
        <w:t>.</w:t>
      </w:r>
    </w:p>
    <w:p w14:paraId="04157553" w14:textId="07129A35" w:rsidR="00F45FA2" w:rsidRPr="00EC0F34" w:rsidRDefault="00F45FA2" w:rsidP="00F45FA2">
      <w:pPr>
        <w:spacing w:before="100" w:beforeAutospacing="1" w:after="100" w:afterAutospacing="1"/>
      </w:pPr>
      <w:r w:rsidRPr="00EC0F34">
        <w:t>If</w:t>
      </w:r>
      <w:r w:rsidR="00947105" w:rsidRPr="00EC0F34">
        <w:t xml:space="preserve"> </w:t>
      </w:r>
      <w:r w:rsidRPr="00EC0F34">
        <w:t xml:space="preserve">there are any questions, please contact me at </w:t>
      </w:r>
      <w:hyperlink r:id="rId11" w:history="1">
        <w:r w:rsidRPr="00EC0F34">
          <w:rPr>
            <w:rStyle w:val="Hyperlink"/>
          </w:rPr>
          <w:t>liaisons@tmforum.org</w:t>
        </w:r>
      </w:hyperlink>
      <w:r w:rsidRPr="00EC0F34">
        <w:t>.</w:t>
      </w:r>
    </w:p>
    <w:p w14:paraId="2CFE6E8F" w14:textId="79E764AD" w:rsidR="00FB6D7A" w:rsidRPr="00A05548" w:rsidRDefault="00FB6D7A" w:rsidP="005602B7">
      <w:pPr>
        <w:spacing w:before="100" w:beforeAutospacing="1" w:after="100" w:afterAutospacing="1"/>
        <w:rPr>
          <w:lang w:val="es-ES"/>
        </w:rPr>
      </w:pPr>
      <w:r w:rsidRPr="00A05548">
        <w:rPr>
          <w:lang w:val="es-ES"/>
        </w:rPr>
        <w:t>Regards,</w:t>
      </w:r>
    </w:p>
    <w:p w14:paraId="37E41C25" w14:textId="3C9F58EF" w:rsidR="00FB6D7A" w:rsidRPr="00A05548" w:rsidRDefault="00733CD8" w:rsidP="00F45FA2">
      <w:pPr>
        <w:pStyle w:val="ListParagraph"/>
        <w:spacing w:before="100" w:beforeAutospacing="1" w:after="100" w:afterAutospacing="1"/>
        <w:ind w:left="0"/>
        <w:jc w:val="both"/>
        <w:rPr>
          <w:lang w:val="es-ES"/>
        </w:rPr>
      </w:pPr>
      <w:r w:rsidRPr="00A05548">
        <w:rPr>
          <w:lang w:val="es-ES"/>
        </w:rPr>
        <w:t>Cecilia Ortega Lagos</w:t>
      </w:r>
    </w:p>
    <w:p w14:paraId="45189A1F" w14:textId="58071BA1" w:rsidR="00FB6D7A" w:rsidRPr="00A05548" w:rsidRDefault="00FB6D7A" w:rsidP="00FB6D7A">
      <w:pPr>
        <w:pStyle w:val="ListParagraph"/>
        <w:ind w:left="0"/>
        <w:jc w:val="both"/>
        <w:rPr>
          <w:lang w:val="es-ES"/>
        </w:rPr>
      </w:pPr>
      <w:r w:rsidRPr="00A05548">
        <w:rPr>
          <w:lang w:val="es-ES"/>
        </w:rPr>
        <w:t>TM Forum</w:t>
      </w:r>
    </w:p>
    <w:p w14:paraId="23BBE0C7" w14:textId="79AAF6B3" w:rsidR="00B504B6" w:rsidRPr="00A05548" w:rsidRDefault="00B504B6" w:rsidP="00FB6D7A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29C9E0D7" w14:textId="77777777" w:rsidR="00B504B6" w:rsidRPr="00AF2898" w:rsidRDefault="00B504B6" w:rsidP="00B504B6">
      <w:pPr>
        <w:rPr>
          <w:b/>
          <w:bCs/>
        </w:rPr>
      </w:pPr>
      <w:r w:rsidRPr="00AF2898">
        <w:rPr>
          <w:b/>
          <w:bCs/>
        </w:rPr>
        <w:t xml:space="preserve">Draft agenda </w:t>
      </w:r>
    </w:p>
    <w:p w14:paraId="2A4F328B" w14:textId="3B52BE30" w:rsidR="00E97D49" w:rsidRPr="001A5753" w:rsidRDefault="00B504B6" w:rsidP="00B504B6">
      <w:pPr>
        <w:rPr>
          <w:i/>
          <w:iCs/>
          <w:lang w:eastAsia="en-GB"/>
        </w:rPr>
      </w:pPr>
      <w:r w:rsidRPr="00AF2898">
        <w:rPr>
          <w:i/>
          <w:iCs/>
          <w:lang w:eastAsia="en-GB"/>
        </w:rPr>
        <w:t>Monday</w:t>
      </w:r>
      <w:r w:rsidR="00F45FA2">
        <w:rPr>
          <w:i/>
          <w:iCs/>
          <w:lang w:eastAsia="en-GB"/>
        </w:rPr>
        <w:t>,</w:t>
      </w:r>
      <w:r w:rsidRPr="00AF2898">
        <w:rPr>
          <w:i/>
          <w:iCs/>
          <w:lang w:eastAsia="en-GB"/>
        </w:rPr>
        <w:t xml:space="preserve"> September </w:t>
      </w:r>
      <w:r w:rsidR="00F45FA2">
        <w:rPr>
          <w:i/>
          <w:iCs/>
          <w:lang w:eastAsia="en-GB"/>
        </w:rPr>
        <w:t xml:space="preserve">28, </w:t>
      </w:r>
      <w:r w:rsidRPr="00AF2898">
        <w:rPr>
          <w:i/>
          <w:iCs/>
          <w:lang w:eastAsia="en-GB"/>
        </w:rPr>
        <w:t>2020</w:t>
      </w:r>
      <w:r w:rsidR="00F45FA2">
        <w:rPr>
          <w:i/>
          <w:iCs/>
          <w:lang w:eastAsia="en-GB"/>
        </w:rPr>
        <w:t xml:space="preserve"> at</w:t>
      </w:r>
      <w:r w:rsidRPr="00AF2898">
        <w:rPr>
          <w:i/>
          <w:iCs/>
          <w:lang w:eastAsia="en-GB"/>
        </w:rPr>
        <w:t xml:space="preserve"> 09:00-12:00 BST </w:t>
      </w:r>
      <w:r w:rsidR="00F45FA2">
        <w:rPr>
          <w:i/>
          <w:iCs/>
          <w:lang w:eastAsia="en-GB"/>
        </w:rPr>
        <w:t>(</w:t>
      </w:r>
      <w:r w:rsidRPr="00AF2898">
        <w:rPr>
          <w:i/>
          <w:iCs/>
          <w:lang w:eastAsia="en-GB"/>
        </w:rPr>
        <w:t>10:00-13:00 CET</w:t>
      </w:r>
      <w:r w:rsidR="00F45FA2">
        <w:rPr>
          <w:i/>
          <w:iCs/>
          <w:lang w:eastAsia="en-GB"/>
        </w:rPr>
        <w:t>)</w:t>
      </w:r>
    </w:p>
    <w:tbl>
      <w:tblPr>
        <w:tblpPr w:leftFromText="180" w:rightFromText="180" w:vertAnchor="text" w:horzAnchor="margin" w:tblpY="176"/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C1C7D0"/>
          <w:insideV w:val="single" w:sz="6" w:space="0" w:color="C1C7D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0"/>
        <w:gridCol w:w="5389"/>
        <w:gridCol w:w="1693"/>
      </w:tblGrid>
      <w:tr w:rsidR="00B504B6" w:rsidRPr="00513099" w14:paraId="45337A30" w14:textId="77777777" w:rsidTr="00E97D49">
        <w:trPr>
          <w:trHeight w:val="600"/>
          <w:tblHeader/>
        </w:trPr>
        <w:tc>
          <w:tcPr>
            <w:tcW w:w="0" w:type="auto"/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46A48ED" w14:textId="77777777" w:rsidR="00B504B6" w:rsidRPr="00513099" w:rsidRDefault="00B504B6" w:rsidP="00D734E5">
            <w:pPr>
              <w:shd w:val="clear" w:color="auto" w:fill="F4F5F7"/>
              <w:spacing w:after="240"/>
              <w:rPr>
                <w:rFonts w:cstheme="minorHAnsi"/>
                <w:b/>
                <w:bCs/>
                <w:color w:val="29313B"/>
                <w:lang w:eastAsia="en-GB"/>
              </w:rPr>
            </w:pPr>
            <w:r w:rsidRPr="00513099">
              <w:rPr>
                <w:rFonts w:cstheme="minorHAnsi"/>
                <w:b/>
                <w:bCs/>
                <w:color w:val="29313B"/>
                <w:lang w:eastAsia="en-GB"/>
              </w:rPr>
              <w:t>TIME BST (GMT+1)</w:t>
            </w:r>
          </w:p>
        </w:tc>
        <w:tc>
          <w:tcPr>
            <w:tcW w:w="0" w:type="auto"/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C7C693E" w14:textId="77777777" w:rsidR="00B504B6" w:rsidRPr="00513099" w:rsidRDefault="00B504B6" w:rsidP="00D734E5">
            <w:pPr>
              <w:shd w:val="clear" w:color="auto" w:fill="F4F5F7"/>
              <w:spacing w:after="240"/>
              <w:rPr>
                <w:rFonts w:cstheme="minorHAnsi"/>
                <w:b/>
                <w:bCs/>
                <w:color w:val="29313B"/>
                <w:lang w:eastAsia="en-GB"/>
              </w:rPr>
            </w:pPr>
            <w:r w:rsidRPr="00513099">
              <w:rPr>
                <w:rFonts w:cstheme="minorHAnsi"/>
                <w:b/>
                <w:bCs/>
                <w:color w:val="29313B"/>
                <w:lang w:eastAsia="en-GB"/>
              </w:rPr>
              <w:t>Topic</w:t>
            </w:r>
          </w:p>
        </w:tc>
        <w:tc>
          <w:tcPr>
            <w:tcW w:w="1693" w:type="dxa"/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BDE2B64" w14:textId="77777777" w:rsidR="00B504B6" w:rsidRPr="00513099" w:rsidRDefault="00B504B6" w:rsidP="00D734E5">
            <w:pPr>
              <w:shd w:val="clear" w:color="auto" w:fill="F4F5F7"/>
              <w:spacing w:after="240"/>
              <w:rPr>
                <w:rFonts w:cstheme="minorHAnsi"/>
                <w:b/>
                <w:bCs/>
                <w:color w:val="29313B"/>
                <w:lang w:eastAsia="en-GB"/>
              </w:rPr>
            </w:pPr>
            <w:r w:rsidRPr="00513099">
              <w:rPr>
                <w:rFonts w:cstheme="minorHAnsi"/>
                <w:b/>
                <w:bCs/>
                <w:color w:val="29313B"/>
                <w:lang w:eastAsia="en-GB"/>
              </w:rPr>
              <w:t>Lead</w:t>
            </w:r>
          </w:p>
        </w:tc>
      </w:tr>
      <w:tr w:rsidR="00B504B6" w:rsidRPr="00513099" w14:paraId="590C41EE" w14:textId="77777777" w:rsidTr="00E97D49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2E35BC7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09:00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744C10D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Introduction and welcome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3AEEECF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 xml:space="preserve">TM Forum </w:t>
            </w:r>
          </w:p>
        </w:tc>
      </w:tr>
      <w:tr w:rsidR="00B504B6" w:rsidRPr="00513099" w14:paraId="45A63AC5" w14:textId="77777777" w:rsidTr="00E97D49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64A3348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09:05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79E399C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Round table attendee introductions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C14D116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</w:p>
        </w:tc>
      </w:tr>
      <w:tr w:rsidR="00B504B6" w:rsidRPr="00513099" w14:paraId="587DC957" w14:textId="77777777" w:rsidTr="00E97D49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529621F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09:15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FA60ED5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Overview of workshop and objectives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093FDD6" w14:textId="7B0CB9C0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TM Forum</w:t>
            </w:r>
          </w:p>
        </w:tc>
      </w:tr>
      <w:tr w:rsidR="00B504B6" w:rsidRPr="00513099" w14:paraId="727B7DDC" w14:textId="77777777" w:rsidTr="00E97D49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CA1FD32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09:30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D7B6B44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Share information on current Autonomous Network</w:t>
            </w:r>
            <w:r>
              <w:rPr>
                <w:rFonts w:cstheme="minorHAnsi"/>
                <w:lang w:eastAsia="en-GB"/>
              </w:rPr>
              <w:t>s</w:t>
            </w:r>
            <w:r w:rsidRPr="00513099">
              <w:rPr>
                <w:rFonts w:cstheme="minorHAnsi"/>
                <w:lang w:eastAsia="en-GB"/>
              </w:rPr>
              <w:t xml:space="preserve"> activities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2CECC2C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</w:p>
        </w:tc>
      </w:tr>
      <w:tr w:rsidR="00B504B6" w:rsidRPr="00513099" w14:paraId="23963542" w14:textId="77777777" w:rsidTr="00E97D49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69864E0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10:30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F6293E8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Open discussion on areas of common interest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3D0FD68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</w:p>
        </w:tc>
      </w:tr>
      <w:tr w:rsidR="00B504B6" w:rsidRPr="00513099" w14:paraId="3E8D8B57" w14:textId="77777777" w:rsidTr="00E97D49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485DA79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11:</w:t>
            </w:r>
            <w:r>
              <w:rPr>
                <w:rFonts w:cstheme="minorHAnsi"/>
                <w:lang w:eastAsia="en-GB"/>
              </w:rPr>
              <w:t>3</w:t>
            </w:r>
            <w:r w:rsidRPr="00513099">
              <w:rPr>
                <w:rFonts w:cstheme="minorHAnsi"/>
                <w:lang w:eastAsia="en-GB"/>
              </w:rPr>
              <w:t>0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E1B4852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>
              <w:rPr>
                <w:rFonts w:cstheme="minorHAnsi"/>
                <w:lang w:eastAsia="en-GB"/>
              </w:rPr>
              <w:t>D</w:t>
            </w:r>
            <w:r w:rsidRPr="00513099">
              <w:rPr>
                <w:rFonts w:cstheme="minorHAnsi"/>
                <w:lang w:eastAsia="en-GB"/>
              </w:rPr>
              <w:t>iscussion</w:t>
            </w:r>
            <w:r>
              <w:rPr>
                <w:rFonts w:cstheme="minorHAnsi"/>
                <w:lang w:eastAsia="en-GB"/>
              </w:rPr>
              <w:t xml:space="preserve"> of next steps</w:t>
            </w:r>
            <w:r w:rsidRPr="00513099">
              <w:rPr>
                <w:rFonts w:cstheme="minorHAnsi"/>
                <w:lang w:eastAsia="en-GB"/>
              </w:rPr>
              <w:t xml:space="preserve"> 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7B24EFF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</w:p>
        </w:tc>
      </w:tr>
      <w:tr w:rsidR="00B504B6" w:rsidRPr="00513099" w14:paraId="4F5DF7D8" w14:textId="77777777" w:rsidTr="00E97D49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727685D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11:</w:t>
            </w:r>
            <w:r w:rsidRPr="00513099" w:rsidDel="00CE4CF1">
              <w:rPr>
                <w:rFonts w:cstheme="minorHAnsi"/>
                <w:lang w:eastAsia="en-GB"/>
              </w:rPr>
              <w:t xml:space="preserve"> </w:t>
            </w:r>
            <w:r w:rsidRPr="00513099">
              <w:rPr>
                <w:rFonts w:cstheme="minorHAnsi"/>
                <w:lang w:eastAsia="en-GB"/>
              </w:rPr>
              <w:t>5</w:t>
            </w:r>
            <w:r>
              <w:rPr>
                <w:rFonts w:cstheme="minorHAnsi"/>
                <w:lang w:eastAsia="en-GB"/>
              </w:rPr>
              <w:t>0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DDB96DF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Summar</w:t>
            </w:r>
            <w:r>
              <w:rPr>
                <w:rFonts w:cstheme="minorHAnsi"/>
                <w:lang w:eastAsia="en-GB"/>
              </w:rPr>
              <w:t>y</w:t>
            </w:r>
            <w:r w:rsidRPr="00513099">
              <w:rPr>
                <w:rFonts w:cstheme="minorHAnsi"/>
                <w:lang w:eastAsia="en-GB"/>
              </w:rPr>
              <w:t xml:space="preserve"> 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C37AFBF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</w:p>
        </w:tc>
      </w:tr>
      <w:tr w:rsidR="00B504B6" w:rsidRPr="00513099" w14:paraId="4C62CBAF" w14:textId="77777777" w:rsidTr="00E97D49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2FA01EB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12:00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C287627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Close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7499195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</w:p>
        </w:tc>
      </w:tr>
    </w:tbl>
    <w:p w14:paraId="052CC827" w14:textId="77777777" w:rsidR="00B504B6" w:rsidRDefault="00B504B6" w:rsidP="00B504B6"/>
    <w:p w14:paraId="0320DF71" w14:textId="77777777" w:rsidR="00B504B6" w:rsidRDefault="00B504B6" w:rsidP="00B504B6">
      <w:pPr>
        <w:rPr>
          <w:b/>
          <w:bCs/>
        </w:rPr>
      </w:pPr>
    </w:p>
    <w:p w14:paraId="73E78EC9" w14:textId="77777777" w:rsidR="00B504B6" w:rsidRDefault="00B504B6" w:rsidP="00B504B6">
      <w:pPr>
        <w:rPr>
          <w:b/>
          <w:bCs/>
        </w:rPr>
      </w:pPr>
    </w:p>
    <w:p w14:paraId="45A80CC5" w14:textId="77777777" w:rsidR="00B504B6" w:rsidRDefault="00B504B6" w:rsidP="00B504B6">
      <w:pPr>
        <w:rPr>
          <w:b/>
          <w:bCs/>
        </w:rPr>
      </w:pPr>
    </w:p>
    <w:p w14:paraId="78180595" w14:textId="77777777" w:rsidR="00B504B6" w:rsidRDefault="00B504B6" w:rsidP="00B504B6">
      <w:pPr>
        <w:rPr>
          <w:b/>
          <w:bCs/>
        </w:rPr>
      </w:pPr>
    </w:p>
    <w:p w14:paraId="74677CE8" w14:textId="77777777" w:rsidR="00B504B6" w:rsidRDefault="00B504B6" w:rsidP="00B504B6">
      <w:pPr>
        <w:rPr>
          <w:b/>
          <w:bCs/>
        </w:rPr>
      </w:pPr>
    </w:p>
    <w:p w14:paraId="5EC34061" w14:textId="0389C313" w:rsidR="00B504B6" w:rsidRDefault="00B504B6" w:rsidP="00B504B6">
      <w:pPr>
        <w:rPr>
          <w:b/>
          <w:bCs/>
        </w:rPr>
      </w:pPr>
    </w:p>
    <w:p w14:paraId="570D70B7" w14:textId="39A9FAE4" w:rsidR="00B504B6" w:rsidRDefault="00B504B6" w:rsidP="00B504B6">
      <w:pPr>
        <w:rPr>
          <w:b/>
          <w:bCs/>
        </w:rPr>
      </w:pPr>
    </w:p>
    <w:p w14:paraId="490AD192" w14:textId="3F16B896" w:rsidR="00B504B6" w:rsidRDefault="00B504B6" w:rsidP="00B504B6">
      <w:pPr>
        <w:rPr>
          <w:b/>
          <w:bCs/>
        </w:rPr>
      </w:pPr>
    </w:p>
    <w:p w14:paraId="65B43792" w14:textId="4DC4B727" w:rsidR="00B504B6" w:rsidRDefault="00B504B6" w:rsidP="00B504B6">
      <w:pPr>
        <w:rPr>
          <w:b/>
          <w:bCs/>
        </w:rPr>
      </w:pPr>
    </w:p>
    <w:p w14:paraId="0EB32837" w14:textId="0A1A7FAE" w:rsidR="00B504B6" w:rsidRDefault="00B504B6" w:rsidP="00B504B6">
      <w:pPr>
        <w:rPr>
          <w:b/>
          <w:bCs/>
        </w:rPr>
      </w:pPr>
    </w:p>
    <w:p w14:paraId="35A0E471" w14:textId="78689FA9" w:rsidR="00B504B6" w:rsidRDefault="00B504B6" w:rsidP="00B504B6">
      <w:pPr>
        <w:rPr>
          <w:b/>
          <w:bCs/>
        </w:rPr>
      </w:pPr>
    </w:p>
    <w:p w14:paraId="60C203B7" w14:textId="0E155DEC" w:rsidR="00B504B6" w:rsidRDefault="00B504B6" w:rsidP="00B504B6">
      <w:pPr>
        <w:rPr>
          <w:b/>
          <w:bCs/>
        </w:rPr>
      </w:pPr>
    </w:p>
    <w:p w14:paraId="64C0E36D" w14:textId="56E1AB62" w:rsidR="00B504B6" w:rsidRDefault="00B504B6" w:rsidP="00B504B6">
      <w:pPr>
        <w:rPr>
          <w:b/>
          <w:bCs/>
        </w:rPr>
      </w:pPr>
    </w:p>
    <w:p w14:paraId="2A789FD3" w14:textId="70983798" w:rsidR="00B504B6" w:rsidRDefault="00B504B6" w:rsidP="00B504B6">
      <w:pPr>
        <w:rPr>
          <w:b/>
          <w:bCs/>
        </w:rPr>
      </w:pPr>
    </w:p>
    <w:p w14:paraId="1A99A92C" w14:textId="13FBC6A4" w:rsidR="00B504B6" w:rsidRDefault="00B504B6" w:rsidP="00B504B6">
      <w:pPr>
        <w:rPr>
          <w:b/>
          <w:bCs/>
        </w:rPr>
      </w:pPr>
    </w:p>
    <w:p w14:paraId="3D004A42" w14:textId="4F2DA728" w:rsidR="00B504B6" w:rsidRDefault="00B504B6" w:rsidP="00B504B6">
      <w:pPr>
        <w:rPr>
          <w:b/>
          <w:bCs/>
        </w:rPr>
      </w:pPr>
    </w:p>
    <w:p w14:paraId="184D78EE" w14:textId="77777777" w:rsidR="00F532EF" w:rsidRDefault="00F532EF" w:rsidP="00F532EF">
      <w:pPr>
        <w:rPr>
          <w:b/>
          <w:bCs/>
          <w:szCs w:val="20"/>
        </w:rPr>
      </w:pPr>
    </w:p>
    <w:p w14:paraId="77DC2B47" w14:textId="77777777" w:rsidR="00F532EF" w:rsidRDefault="00F532EF" w:rsidP="00F532EF">
      <w:pPr>
        <w:rPr>
          <w:b/>
          <w:bCs/>
          <w:szCs w:val="20"/>
        </w:rPr>
      </w:pPr>
    </w:p>
    <w:p w14:paraId="3294F701" w14:textId="77777777" w:rsidR="00F532EF" w:rsidRDefault="00F532EF" w:rsidP="00F532EF">
      <w:pPr>
        <w:rPr>
          <w:b/>
          <w:bCs/>
          <w:szCs w:val="20"/>
        </w:rPr>
      </w:pPr>
    </w:p>
    <w:p w14:paraId="557DBE50" w14:textId="77777777" w:rsidR="00F532EF" w:rsidRDefault="00F532EF" w:rsidP="00F532EF">
      <w:pPr>
        <w:rPr>
          <w:b/>
          <w:bCs/>
          <w:szCs w:val="20"/>
        </w:rPr>
      </w:pPr>
    </w:p>
    <w:p w14:paraId="45DE2B9F" w14:textId="17D4B057" w:rsidR="00EB6FE0" w:rsidRPr="00F532EF" w:rsidRDefault="007627D6" w:rsidP="00F532EF">
      <w:pPr>
        <w:rPr>
          <w:b/>
          <w:bCs/>
        </w:rPr>
      </w:pPr>
      <w:r w:rsidRPr="006825F1">
        <w:rPr>
          <w:b/>
          <w:bCs/>
          <w:szCs w:val="20"/>
        </w:rPr>
        <w:t xml:space="preserve">Annex </w:t>
      </w:r>
      <w:r w:rsidR="00690A29" w:rsidRPr="006825F1">
        <w:rPr>
          <w:b/>
          <w:bCs/>
          <w:szCs w:val="20"/>
        </w:rPr>
        <w:t>A</w:t>
      </w:r>
      <w:r w:rsidR="00690A29">
        <w:rPr>
          <w:b/>
          <w:bCs/>
          <w:szCs w:val="20"/>
        </w:rPr>
        <w:t xml:space="preserve">: </w:t>
      </w:r>
      <w:r w:rsidR="00690A29" w:rsidRPr="006825F1">
        <w:rPr>
          <w:b/>
          <w:bCs/>
          <w:szCs w:val="20"/>
        </w:rPr>
        <w:t>SDO Distribution</w:t>
      </w:r>
      <w:r w:rsidR="006F582D" w:rsidRPr="006825F1">
        <w:rPr>
          <w:b/>
          <w:bCs/>
          <w:szCs w:val="20"/>
        </w:rPr>
        <w:t xml:space="preserve"> </w:t>
      </w:r>
    </w:p>
    <w:tbl>
      <w:tblPr>
        <w:tblStyle w:val="GridTable1Light-Accent1"/>
        <w:tblW w:w="10060" w:type="dxa"/>
        <w:tblLayout w:type="fixed"/>
        <w:tblLook w:val="04A0" w:firstRow="1" w:lastRow="0" w:firstColumn="1" w:lastColumn="0" w:noHBand="0" w:noVBand="1"/>
      </w:tblPr>
      <w:tblGrid>
        <w:gridCol w:w="1413"/>
        <w:gridCol w:w="1984"/>
        <w:gridCol w:w="3686"/>
        <w:gridCol w:w="2977"/>
      </w:tblGrid>
      <w:tr w:rsidR="006F582D" w:rsidRPr="00554D94" w14:paraId="2547C12A" w14:textId="77777777" w:rsidTr="00E97D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14:paraId="495EBB30" w14:textId="06E41546" w:rsidR="006F582D" w:rsidRPr="00690A29" w:rsidRDefault="006F582D">
            <w:pPr>
              <w:rPr>
                <w:rFonts w:asciiTheme="minorHAnsi" w:hAnsiTheme="minorHAnsi" w:cstheme="minorHAnsi"/>
                <w:sz w:val="20"/>
                <w:highlight w:val="green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Organization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hideMark/>
          </w:tcPr>
          <w:p w14:paraId="523FF22F" w14:textId="77777777" w:rsidR="006F582D" w:rsidRPr="00690A29" w:rsidRDefault="006F582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Group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hideMark/>
          </w:tcPr>
          <w:p w14:paraId="7A3AD56E" w14:textId="77777777" w:rsidR="006F582D" w:rsidRPr="00690A29" w:rsidRDefault="006F582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Recipients</w:t>
            </w:r>
          </w:p>
        </w:tc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3E1ACD6E" w14:textId="77777777" w:rsidR="006F582D" w:rsidRPr="00690A29" w:rsidRDefault="006F582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CC</w:t>
            </w:r>
          </w:p>
        </w:tc>
      </w:tr>
      <w:tr w:rsidR="006F582D" w:rsidRPr="00554D94" w14:paraId="232A2074" w14:textId="77777777" w:rsidTr="00E97D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 w:val="restart"/>
            <w:tcBorders>
              <w:left w:val="single" w:sz="4" w:space="0" w:color="auto"/>
            </w:tcBorders>
            <w:hideMark/>
          </w:tcPr>
          <w:p w14:paraId="4CCA37AE" w14:textId="77777777" w:rsidR="006F582D" w:rsidRPr="00690A29" w:rsidRDefault="006F582D">
            <w:pPr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lastRenderedPageBreak/>
              <w:t>ETSI</w:t>
            </w:r>
          </w:p>
          <w:p w14:paraId="04C6FCBC" w14:textId="77777777" w:rsidR="006F582D" w:rsidRPr="00690A29" w:rsidRDefault="006F582D">
            <w:pPr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1984" w:type="dxa"/>
            <w:hideMark/>
          </w:tcPr>
          <w:p w14:paraId="60DA68B3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Secretariat</w:t>
            </w:r>
          </w:p>
        </w:tc>
        <w:tc>
          <w:tcPr>
            <w:tcW w:w="3686" w:type="dxa"/>
          </w:tcPr>
          <w:p w14:paraId="5CEA6C4B" w14:textId="47A1F9CD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David Boswarthick</w:t>
            </w:r>
            <w:r w:rsidR="00554D94">
              <w:rPr>
                <w:rFonts w:asciiTheme="minorHAnsi" w:eastAsia="Microsoft YaHei" w:hAnsiTheme="minorHAnsi" w:cstheme="minorHAnsi" w:hint="eastAsia"/>
                <w:sz w:val="20"/>
              </w:rPr>
              <w:t xml:space="preserve">, </w:t>
            </w:r>
            <w:r w:rsidRPr="00690A29">
              <w:rPr>
                <w:rFonts w:asciiTheme="minorHAnsi" w:eastAsia="Microsoft YaHei" w:hAnsiTheme="minorHAnsi" w:cstheme="minorHAnsi"/>
                <w:sz w:val="20"/>
              </w:rPr>
              <w:t>Director New Technologies</w:t>
            </w:r>
            <w:r w:rsidRPr="00690A29">
              <w:rPr>
                <w:rFonts w:asciiTheme="minorHAnsi" w:eastAsia="Microsoft YaHei" w:hAnsiTheme="minorHAnsi" w:cstheme="minorHAnsi"/>
                <w:sz w:val="20"/>
              </w:rPr>
              <w:t>，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 </w:t>
            </w:r>
            <w:hyperlink r:id="rId12" w:history="1">
              <w:r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David.Boswarthick@etsi.org</w:t>
              </w:r>
            </w:hyperlink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5ED8D8D1" w14:textId="1E696E62" w:rsidR="00FB2BD1" w:rsidRDefault="00FB2BD1" w:rsidP="00FB2B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  <w:lang w:eastAsia="zh-CN"/>
              </w:rPr>
              <w:t>-</w:t>
            </w:r>
            <w:r w:rsidRPr="00690A29">
              <w:rPr>
                <w:rFonts w:asciiTheme="minorHAnsi" w:hAnsiTheme="minorHAnsi" w:cstheme="minorHAnsi"/>
                <w:sz w:val="20"/>
              </w:rPr>
              <w:t>Luis Rome</w:t>
            </w:r>
            <w:r w:rsidR="00554D94" w:rsidRPr="00690A29">
              <w:rPr>
                <w:rFonts w:asciiTheme="minorHAnsi" w:hAnsiTheme="minorHAnsi" w:cstheme="minorHAnsi"/>
                <w:sz w:val="20"/>
              </w:rPr>
              <w:t>r</w:t>
            </w:r>
            <w:r w:rsidRPr="00690A29">
              <w:rPr>
                <w:rFonts w:asciiTheme="minorHAnsi" w:hAnsiTheme="minorHAnsi" w:cstheme="minorHAnsi"/>
                <w:sz w:val="20"/>
              </w:rPr>
              <w:t>o, General of ETSI</w:t>
            </w:r>
            <w:r w:rsidRPr="00690A29">
              <w:rPr>
                <w:rFonts w:asciiTheme="minorHAnsi" w:eastAsia="Microsoft YaHei" w:hAnsiTheme="minorHAnsi" w:cstheme="minorHAnsi"/>
                <w:sz w:val="20"/>
                <w:lang w:eastAsia="zh-CN"/>
              </w:rPr>
              <w:t>，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 </w:t>
            </w:r>
            <w:hyperlink r:id="rId13" w:history="1">
              <w:r w:rsidR="00253319" w:rsidRPr="006624D5">
                <w:rPr>
                  <w:rStyle w:val="Hyperlink"/>
                  <w:rFonts w:asciiTheme="minorHAnsi" w:hAnsiTheme="minorHAnsi" w:cstheme="minorHAnsi"/>
                  <w:sz w:val="20"/>
                </w:rPr>
                <w:t>luis.romero@etsi.org</w:t>
              </w:r>
            </w:hyperlink>
          </w:p>
          <w:p w14:paraId="41DE1607" w14:textId="2CEC0402" w:rsidR="00FB2BD1" w:rsidRPr="00690A29" w:rsidRDefault="00FB2BD1" w:rsidP="00FB2B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  <w:lang w:eastAsia="zh-CN"/>
              </w:rPr>
              <w:t>-</w:t>
            </w:r>
            <w:r w:rsidRPr="00690A29">
              <w:rPr>
                <w:rFonts w:asciiTheme="minorHAnsi" w:hAnsiTheme="minorHAnsi" w:cstheme="minorHAnsi"/>
                <w:sz w:val="20"/>
              </w:rPr>
              <w:t>Adrian Scrase</w:t>
            </w:r>
            <w:r w:rsidRPr="00690A29">
              <w:rPr>
                <w:rFonts w:asciiTheme="minorHAnsi" w:eastAsia="Microsoft YaHei" w:hAnsiTheme="minorHAnsi" w:cstheme="minorHAnsi"/>
                <w:sz w:val="20"/>
                <w:lang w:eastAsia="zh-CN"/>
              </w:rPr>
              <w:t>，</w:t>
            </w:r>
            <w:r w:rsidRPr="00690A29">
              <w:rPr>
                <w:rFonts w:asciiTheme="minorHAnsi" w:eastAsia="Microsoft YaHei" w:hAnsiTheme="minorHAnsi" w:cstheme="minorHAnsi"/>
                <w:sz w:val="20"/>
                <w:lang w:eastAsia="zh-CN"/>
              </w:rPr>
              <w:t>CT</w:t>
            </w:r>
            <w:r w:rsidR="00253319">
              <w:rPr>
                <w:rFonts w:asciiTheme="minorHAnsi" w:eastAsia="Microsoft YaHei" w:hAnsiTheme="minorHAnsi" w:cstheme="minorHAnsi"/>
                <w:sz w:val="20"/>
                <w:lang w:eastAsia="zh-CN"/>
              </w:rPr>
              <w:t>O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 </w:t>
            </w:r>
            <w:hyperlink r:id="rId14" w:history="1">
              <w:r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Adrian.Scrase@etsi.org</w:t>
              </w:r>
            </w:hyperlink>
          </w:p>
          <w:p w14:paraId="1623FC49" w14:textId="3CA439DD" w:rsidR="00FB2BD1" w:rsidRDefault="00FB2BD1" w:rsidP="00FB2B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  <w:lang w:eastAsia="zh-CN"/>
              </w:rPr>
              <w:t>-</w:t>
            </w:r>
            <w:r w:rsidRPr="00690A29">
              <w:rPr>
                <w:rFonts w:asciiTheme="minorHAnsi" w:hAnsiTheme="minorHAnsi" w:cstheme="minorHAnsi"/>
                <w:sz w:val="20"/>
              </w:rPr>
              <w:t>Anthony Brand</w:t>
            </w:r>
            <w:r w:rsidRPr="00690A29">
              <w:rPr>
                <w:rFonts w:asciiTheme="minorHAnsi" w:eastAsia="Microsoft YaHei" w:hAnsiTheme="minorHAnsi" w:cstheme="minorHAnsi"/>
                <w:sz w:val="20"/>
                <w:lang w:eastAsia="zh-CN"/>
              </w:rPr>
              <w:t>，</w:t>
            </w:r>
            <w:r w:rsidRPr="00690A29">
              <w:rPr>
                <w:rFonts w:asciiTheme="minorHAnsi" w:eastAsia="Microsoft YaHei" w:hAnsiTheme="minorHAnsi" w:cstheme="minorHAnsi"/>
                <w:sz w:val="20"/>
                <w:lang w:eastAsia="zh-CN"/>
              </w:rPr>
              <w:t>Director SDC and BOARD Secretary</w:t>
            </w:r>
            <w:r w:rsidRPr="00690A29">
              <w:rPr>
                <w:rFonts w:asciiTheme="minorHAnsi" w:eastAsia="Microsoft YaHei" w:hAnsiTheme="minorHAnsi" w:cstheme="minorHAnsi"/>
                <w:sz w:val="20"/>
                <w:lang w:eastAsia="zh-CN"/>
              </w:rPr>
              <w:t>，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 </w:t>
            </w:r>
            <w:hyperlink r:id="rId15" w:history="1">
              <w:r w:rsidR="006E61E0"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Anthony.Brand@etsi.org</w:t>
              </w:r>
            </w:hyperlink>
          </w:p>
          <w:p w14:paraId="28496811" w14:textId="3271712D" w:rsidR="006F582D" w:rsidRPr="00690A29" w:rsidRDefault="006E61E0" w:rsidP="00690A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eastAsiaTheme="minorEastAsia" w:hAnsiTheme="minorHAnsi" w:cstheme="minorHAnsi"/>
                <w:sz w:val="20"/>
              </w:rPr>
              <w:t>-</w:t>
            </w:r>
            <w:hyperlink r:id="rId16" w:history="1">
              <w:r w:rsidRPr="009007C4">
                <w:rPr>
                  <w:rStyle w:val="Hyperlink"/>
                  <w:rFonts w:asciiTheme="minorHAnsi" w:eastAsiaTheme="minorEastAsia" w:hAnsiTheme="minorHAnsi" w:cstheme="minorHAnsi"/>
                  <w:sz w:val="20"/>
                </w:rPr>
                <w:t>ISGsupport@etsi.org</w:t>
              </w:r>
            </w:hyperlink>
          </w:p>
        </w:tc>
      </w:tr>
      <w:tr w:rsidR="006F582D" w:rsidRPr="00A05548" w14:paraId="5483ECA7" w14:textId="77777777" w:rsidTr="00E97D49">
        <w:trPr>
          <w:trHeight w:val="1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tcBorders>
              <w:left w:val="single" w:sz="4" w:space="0" w:color="auto"/>
            </w:tcBorders>
            <w:hideMark/>
          </w:tcPr>
          <w:p w14:paraId="222BD889" w14:textId="77777777" w:rsidR="006F582D" w:rsidRPr="00690A29" w:rsidRDefault="006F582D">
            <w:pPr>
              <w:rPr>
                <w:rFonts w:asciiTheme="minorHAnsi" w:eastAsiaTheme="minorHAnsi" w:hAnsiTheme="minorHAnsi" w:cstheme="minorHAnsi"/>
                <w:sz w:val="20"/>
              </w:rPr>
            </w:pPr>
          </w:p>
        </w:tc>
        <w:tc>
          <w:tcPr>
            <w:tcW w:w="1984" w:type="dxa"/>
            <w:hideMark/>
          </w:tcPr>
          <w:p w14:paraId="071EC3CF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Autonomous Network Initiative (Whitepaper)</w:t>
            </w:r>
          </w:p>
        </w:tc>
        <w:tc>
          <w:tcPr>
            <w:tcW w:w="3686" w:type="dxa"/>
            <w:hideMark/>
          </w:tcPr>
          <w:p w14:paraId="6073D966" w14:textId="77777777" w:rsidR="00A84006" w:rsidRDefault="00FB2B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  <w:lang w:eastAsia="zh-CN"/>
              </w:rPr>
              <w:t>-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Francisco Fontes  </w:t>
            </w:r>
          </w:p>
          <w:p w14:paraId="34DFD53E" w14:textId="305958F8" w:rsidR="006F582D" w:rsidRDefault="00B014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hyperlink r:id="rId17" w:history="1">
              <w:r w:rsidR="00A84006" w:rsidRPr="006624D5">
                <w:rPr>
                  <w:rStyle w:val="Hyperlink"/>
                  <w:rFonts w:asciiTheme="minorHAnsi" w:hAnsiTheme="minorHAnsi" w:cstheme="minorHAnsi"/>
                  <w:sz w:val="20"/>
                </w:rPr>
                <w:t>Fontes@alticelabs.com</w:t>
              </w:r>
            </w:hyperlink>
          </w:p>
          <w:p w14:paraId="410F362D" w14:textId="0FDD38FC" w:rsidR="00A84006" w:rsidRPr="00690A29" w:rsidRDefault="00A840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hideMark/>
          </w:tcPr>
          <w:p w14:paraId="7F9E30A3" w14:textId="0C78211A" w:rsidR="006F582D" w:rsidRPr="00A05548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fr-FR"/>
              </w:rPr>
            </w:pPr>
            <w:r w:rsidRPr="00A05548">
              <w:rPr>
                <w:rFonts w:asciiTheme="minorHAnsi" w:eastAsiaTheme="minorEastAsia" w:hAnsiTheme="minorHAnsi" w:cstheme="minorHAnsi"/>
                <w:sz w:val="20"/>
                <w:lang w:val="fr-FR"/>
              </w:rPr>
              <w:t>-</w:t>
            </w:r>
            <w:r w:rsidRPr="00A05548">
              <w:rPr>
                <w:rFonts w:asciiTheme="minorHAnsi" w:hAnsiTheme="minorHAnsi" w:cstheme="minorHAnsi"/>
                <w:sz w:val="20"/>
                <w:lang w:val="fr-FR"/>
              </w:rPr>
              <w:t xml:space="preserve">Luigi Licciardi Luigi Licciardi </w:t>
            </w:r>
            <w:hyperlink r:id="rId18" w:history="1">
              <w:r w:rsidR="00A84006" w:rsidRPr="00A05548">
                <w:rPr>
                  <w:rStyle w:val="Hyperlink"/>
                  <w:rFonts w:asciiTheme="minorHAnsi" w:hAnsiTheme="minorHAnsi" w:cstheme="minorHAnsi"/>
                  <w:sz w:val="20"/>
                  <w:lang w:val="fr-FR"/>
                </w:rPr>
                <w:t>luigi.licciardi@huawei.com</w:t>
              </w:r>
            </w:hyperlink>
          </w:p>
          <w:p w14:paraId="78DB404F" w14:textId="77777777" w:rsidR="00A84006" w:rsidRPr="00A05548" w:rsidRDefault="00A840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fr-FR"/>
              </w:rPr>
            </w:pPr>
          </w:p>
          <w:p w14:paraId="72BCEAAD" w14:textId="6647D74E" w:rsidR="006F582D" w:rsidRPr="00A05548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fr-FR"/>
              </w:rPr>
            </w:pPr>
          </w:p>
        </w:tc>
      </w:tr>
      <w:tr w:rsidR="006F582D" w:rsidRPr="00554D94" w14:paraId="00C59860" w14:textId="77777777" w:rsidTr="00E97D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tcBorders>
              <w:left w:val="single" w:sz="4" w:space="0" w:color="auto"/>
            </w:tcBorders>
            <w:hideMark/>
          </w:tcPr>
          <w:p w14:paraId="641A9B9B" w14:textId="77777777" w:rsidR="006F582D" w:rsidRPr="00A05548" w:rsidRDefault="006F582D">
            <w:pPr>
              <w:rPr>
                <w:rFonts w:asciiTheme="minorHAnsi" w:eastAsiaTheme="minorHAnsi" w:hAnsiTheme="minorHAnsi" w:cstheme="minorHAnsi"/>
                <w:sz w:val="20"/>
                <w:lang w:val="fr-FR"/>
              </w:rPr>
            </w:pPr>
          </w:p>
        </w:tc>
        <w:tc>
          <w:tcPr>
            <w:tcW w:w="1984" w:type="dxa"/>
            <w:hideMark/>
          </w:tcPr>
          <w:p w14:paraId="6BD07A73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ENI</w:t>
            </w:r>
          </w:p>
        </w:tc>
        <w:tc>
          <w:tcPr>
            <w:tcW w:w="3686" w:type="dxa"/>
            <w:hideMark/>
          </w:tcPr>
          <w:p w14:paraId="61B092AF" w14:textId="48EDD72F" w:rsidR="007627D6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Ray Forbes, Chair</w:t>
            </w:r>
            <w:r w:rsidRPr="00690A29">
              <w:rPr>
                <w:rFonts w:asciiTheme="minorHAnsi" w:hAnsiTheme="minorHAnsi" w:cstheme="minorHAnsi"/>
                <w:sz w:val="20"/>
              </w:rPr>
              <w:br/>
            </w:r>
            <w:hyperlink r:id="rId19" w:history="1">
              <w:r w:rsidR="007627D6"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raymond.forbes@huawei.com</w:t>
              </w:r>
            </w:hyperlink>
          </w:p>
          <w:p w14:paraId="37F67242" w14:textId="0D8FD379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hideMark/>
          </w:tcPr>
          <w:p w14:paraId="048A17C9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</w:rPr>
              <w:t>-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Haining Wang (Vice Chair) </w:t>
            </w:r>
            <w:hyperlink r:id="rId20" w:history="1">
              <w:r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haining.wang@intel.com</w:t>
              </w:r>
            </w:hyperlink>
          </w:p>
          <w:p w14:paraId="40BF2A46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</w:rPr>
              <w:t>-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Luca Pesando (Vice Chair) </w:t>
            </w:r>
            <w:hyperlink r:id="rId21" w:history="1">
              <w:r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luca.pesando@telecomitalia.it</w:t>
              </w:r>
            </w:hyperlink>
          </w:p>
        </w:tc>
      </w:tr>
      <w:tr w:rsidR="006F582D" w:rsidRPr="00554D94" w14:paraId="0556A773" w14:textId="77777777" w:rsidTr="00E97D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tcBorders>
              <w:left w:val="single" w:sz="4" w:space="0" w:color="auto"/>
            </w:tcBorders>
            <w:hideMark/>
          </w:tcPr>
          <w:p w14:paraId="37733F4A" w14:textId="77777777" w:rsidR="006F582D" w:rsidRPr="00690A29" w:rsidRDefault="006F582D">
            <w:pPr>
              <w:rPr>
                <w:rFonts w:asciiTheme="minorHAnsi" w:eastAsiaTheme="minorHAnsi" w:hAnsiTheme="minorHAnsi" w:cstheme="minorHAnsi"/>
                <w:sz w:val="20"/>
              </w:rPr>
            </w:pPr>
          </w:p>
        </w:tc>
        <w:tc>
          <w:tcPr>
            <w:tcW w:w="1984" w:type="dxa"/>
            <w:hideMark/>
          </w:tcPr>
          <w:p w14:paraId="5B4FDE5D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ZSM</w:t>
            </w:r>
          </w:p>
        </w:tc>
        <w:tc>
          <w:tcPr>
            <w:tcW w:w="3686" w:type="dxa"/>
            <w:hideMark/>
          </w:tcPr>
          <w:p w14:paraId="22126AFB" w14:textId="5A9ACFA7" w:rsidR="007627D6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Klaus Martin</w:t>
            </w:r>
            <w:r w:rsidR="00FB2BD1" w:rsidRPr="00690A29">
              <w:rPr>
                <w:rFonts w:asciiTheme="minorHAnsi" w:eastAsiaTheme="minorEastAsia" w:hAnsiTheme="minorHAnsi" w:cstheme="minorHAnsi"/>
                <w:sz w:val="20"/>
                <w:lang w:eastAsia="zh-CN"/>
              </w:rPr>
              <w:t>y</w:t>
            </w:r>
            <w:r w:rsidRPr="00690A29">
              <w:rPr>
                <w:rFonts w:asciiTheme="minorHAnsi" w:hAnsiTheme="minorHAnsi" w:cstheme="minorHAnsi"/>
                <w:sz w:val="20"/>
              </w:rPr>
              <w:t>, Chair</w:t>
            </w:r>
            <w:r w:rsidRPr="00690A29">
              <w:rPr>
                <w:rFonts w:asciiTheme="minorHAnsi" w:hAnsiTheme="minorHAnsi" w:cstheme="minorHAnsi"/>
                <w:sz w:val="20"/>
              </w:rPr>
              <w:br/>
            </w:r>
            <w:hyperlink r:id="rId22" w:history="1">
              <w:r w:rsidR="007627D6"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klaus.martiny@telekom.de</w:t>
              </w:r>
            </w:hyperlink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379EE6D1" w14:textId="5B31A346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</w:rPr>
              <w:t>-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Christian Touch </w:t>
            </w:r>
            <w:r w:rsidR="00970BB9" w:rsidRPr="00690A29">
              <w:rPr>
                <w:rFonts w:asciiTheme="minorHAnsi" w:hAnsiTheme="minorHAnsi" w:cstheme="minorHAnsi"/>
                <w:sz w:val="20"/>
              </w:rPr>
              <w:t xml:space="preserve">(Vice Chair) </w:t>
            </w:r>
            <w:hyperlink r:id="rId23" w:history="1">
              <w:r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christian.toche@huawei.com</w:t>
              </w:r>
            </w:hyperlink>
          </w:p>
          <w:p w14:paraId="0A38BE24" w14:textId="36FE7352" w:rsidR="006F582D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</w:rPr>
              <w:t>-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Nurit Sprecher </w:t>
            </w:r>
            <w:r w:rsidR="00970BB9" w:rsidRPr="00690A29">
              <w:rPr>
                <w:rFonts w:asciiTheme="minorHAnsi" w:hAnsiTheme="minorHAnsi" w:cstheme="minorHAnsi"/>
                <w:sz w:val="20"/>
              </w:rPr>
              <w:t xml:space="preserve">(Vice Chair) </w:t>
            </w:r>
            <w:hyperlink r:id="rId24" w:history="1">
              <w:r w:rsidR="00A84006" w:rsidRPr="006624D5">
                <w:rPr>
                  <w:rStyle w:val="Hyperlink"/>
                  <w:rFonts w:asciiTheme="minorHAnsi" w:hAnsiTheme="minorHAnsi" w:cstheme="minorHAnsi"/>
                  <w:sz w:val="20"/>
                </w:rPr>
                <w:t>nurit.sprecher@nokia.com</w:t>
              </w:r>
            </w:hyperlink>
          </w:p>
          <w:p w14:paraId="1C22FD28" w14:textId="5FE90A30" w:rsidR="00A84006" w:rsidRPr="00690A29" w:rsidRDefault="00A840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582D" w:rsidRPr="00554D94" w14:paraId="380A5053" w14:textId="77777777" w:rsidTr="00E97D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tcBorders>
              <w:left w:val="single" w:sz="4" w:space="0" w:color="auto"/>
            </w:tcBorders>
            <w:hideMark/>
          </w:tcPr>
          <w:p w14:paraId="686297EE" w14:textId="77777777" w:rsidR="006F582D" w:rsidRPr="00690A29" w:rsidRDefault="006F582D">
            <w:pPr>
              <w:rPr>
                <w:rFonts w:asciiTheme="minorHAnsi" w:eastAsiaTheme="minorHAnsi" w:hAnsiTheme="minorHAnsi" w:cstheme="minorHAnsi"/>
                <w:sz w:val="20"/>
              </w:rPr>
            </w:pPr>
          </w:p>
        </w:tc>
        <w:tc>
          <w:tcPr>
            <w:tcW w:w="1984" w:type="dxa"/>
            <w:hideMark/>
          </w:tcPr>
          <w:p w14:paraId="296B654C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F5G</w:t>
            </w:r>
          </w:p>
        </w:tc>
        <w:tc>
          <w:tcPr>
            <w:tcW w:w="3686" w:type="dxa"/>
            <w:hideMark/>
          </w:tcPr>
          <w:p w14:paraId="32003EA3" w14:textId="34930B81" w:rsidR="006F582D" w:rsidRPr="00A05548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ES"/>
              </w:rPr>
            </w:pPr>
            <w:r w:rsidRPr="00A05548">
              <w:rPr>
                <w:rFonts w:asciiTheme="minorHAnsi" w:hAnsiTheme="minorHAnsi" w:cstheme="minorHAnsi"/>
                <w:sz w:val="20"/>
                <w:lang w:val="es-ES"/>
              </w:rPr>
              <w:t>Luca Pesando, Chair</w:t>
            </w:r>
            <w:r w:rsidRPr="00A05548">
              <w:rPr>
                <w:rFonts w:asciiTheme="minorHAnsi" w:hAnsiTheme="minorHAnsi" w:cstheme="minorHAnsi"/>
                <w:sz w:val="20"/>
                <w:lang w:val="es-ES"/>
              </w:rPr>
              <w:br/>
            </w:r>
            <w:hyperlink r:id="rId25" w:history="1">
              <w:r w:rsidR="007627D6" w:rsidRPr="00A05548">
                <w:rPr>
                  <w:rStyle w:val="Hyperlink"/>
                  <w:rFonts w:asciiTheme="minorHAnsi" w:hAnsiTheme="minorHAnsi" w:cstheme="minorHAnsi"/>
                  <w:sz w:val="20"/>
                  <w:lang w:val="es-ES"/>
                </w:rPr>
                <w:t>luca.pesando@telecomitalia.it</w:t>
              </w:r>
            </w:hyperlink>
          </w:p>
          <w:p w14:paraId="1819D44D" w14:textId="0B2F55EE" w:rsidR="007627D6" w:rsidRPr="00A05548" w:rsidRDefault="007627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ES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5383D21C" w14:textId="32BD4E40" w:rsidR="00A84006" w:rsidRPr="00A05548" w:rsidRDefault="00A70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20"/>
                <w:lang w:val="fr-FR"/>
              </w:rPr>
            </w:pPr>
            <w:r w:rsidRPr="00A05548">
              <w:rPr>
                <w:rFonts w:asciiTheme="minorHAnsi" w:eastAsiaTheme="minorEastAsia" w:hAnsiTheme="minorHAnsi" w:cstheme="minorHAnsi"/>
                <w:sz w:val="20"/>
                <w:lang w:val="fr-FR"/>
              </w:rPr>
              <w:t>-</w:t>
            </w:r>
            <w:r w:rsidR="00EF6E01" w:rsidRPr="00A05548">
              <w:rPr>
                <w:rFonts w:asciiTheme="minorHAnsi" w:eastAsiaTheme="minorEastAsia" w:hAnsiTheme="minorHAnsi" w:cstheme="minorHAnsi"/>
                <w:sz w:val="20"/>
                <w:lang w:val="fr-FR"/>
              </w:rPr>
              <w:t xml:space="preserve">Wei </w:t>
            </w:r>
            <w:r w:rsidR="009D0319" w:rsidRPr="00A05548">
              <w:rPr>
                <w:rFonts w:asciiTheme="minorHAnsi" w:eastAsiaTheme="minorEastAsia" w:hAnsiTheme="minorHAnsi" w:cstheme="minorHAnsi"/>
                <w:sz w:val="20"/>
                <w:lang w:val="fr-FR"/>
              </w:rPr>
              <w:t>L</w:t>
            </w:r>
            <w:r w:rsidR="00EF6E01" w:rsidRPr="00A05548">
              <w:rPr>
                <w:rFonts w:asciiTheme="minorHAnsi" w:eastAsiaTheme="minorEastAsia" w:hAnsiTheme="minorHAnsi" w:cstheme="minorHAnsi"/>
                <w:sz w:val="20"/>
                <w:lang w:val="fr-FR"/>
              </w:rPr>
              <w:t>in</w:t>
            </w:r>
            <w:r w:rsidR="009D0319" w:rsidRPr="00A05548">
              <w:rPr>
                <w:rFonts w:asciiTheme="minorHAnsi" w:eastAsiaTheme="minorEastAsia" w:hAnsiTheme="minorHAnsi" w:cstheme="minorHAnsi"/>
                <w:sz w:val="20"/>
                <w:lang w:val="fr-FR"/>
              </w:rPr>
              <w:t>, Liaison officer</w:t>
            </w:r>
            <w:r w:rsidR="00EF6E01" w:rsidRPr="00A05548">
              <w:rPr>
                <w:rFonts w:asciiTheme="minorHAnsi" w:eastAsiaTheme="minorEastAsia" w:hAnsiTheme="minorHAnsi" w:cstheme="minorHAnsi"/>
                <w:sz w:val="20"/>
                <w:lang w:val="fr-FR"/>
              </w:rPr>
              <w:t xml:space="preserve"> </w:t>
            </w:r>
            <w:hyperlink r:id="rId26" w:history="1">
              <w:r w:rsidR="00A84006" w:rsidRPr="00A05548">
                <w:rPr>
                  <w:rFonts w:asciiTheme="minorHAnsi" w:eastAsiaTheme="minorEastAsia" w:hAnsiTheme="minorHAnsi" w:cstheme="minorHAnsi"/>
                  <w:sz w:val="20"/>
                  <w:lang w:val="fr-FR"/>
                </w:rPr>
                <w:t>wei.linwei@huawei.com</w:t>
              </w:r>
            </w:hyperlink>
          </w:p>
          <w:p w14:paraId="0B29BD21" w14:textId="667B2DAD" w:rsidR="00AE35F4" w:rsidRPr="00690A29" w:rsidRDefault="00A708CF" w:rsidP="009D0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</w:rPr>
              <w:t>-</w:t>
            </w:r>
            <w:r w:rsidR="00AE35F4" w:rsidRPr="00690A29">
              <w:rPr>
                <w:rFonts w:asciiTheme="minorHAnsi" w:eastAsiaTheme="minorEastAsia" w:hAnsiTheme="minorHAnsi" w:cstheme="minorHAnsi"/>
                <w:sz w:val="20"/>
              </w:rPr>
              <w:t>Hakim Mkinsi</w:t>
            </w:r>
          </w:p>
          <w:p w14:paraId="0ACA002E" w14:textId="7F7CCBCD" w:rsidR="00A84006" w:rsidRPr="00690A29" w:rsidRDefault="00B01488" w:rsidP="009D0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20"/>
              </w:rPr>
            </w:pPr>
            <w:hyperlink r:id="rId27" w:history="1">
              <w:r w:rsidR="00AE35F4" w:rsidRPr="00690A29">
                <w:rPr>
                  <w:rFonts w:asciiTheme="minorHAnsi" w:eastAsiaTheme="minorEastAsia" w:hAnsiTheme="minorHAnsi" w:cstheme="minorHAnsi"/>
                  <w:sz w:val="20"/>
                </w:rPr>
                <w:t>Hakim.Mkinsi@etsi.org</w:t>
              </w:r>
            </w:hyperlink>
          </w:p>
          <w:p w14:paraId="598DD48D" w14:textId="1E942C5A" w:rsidR="00AE35F4" w:rsidRPr="00690A29" w:rsidRDefault="00A708CF" w:rsidP="009D0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</w:rPr>
              <w:t>-</w:t>
            </w:r>
            <w:r w:rsidR="00AE35F4" w:rsidRPr="00690A29">
              <w:rPr>
                <w:rFonts w:asciiTheme="minorHAnsi" w:eastAsiaTheme="minorEastAsia" w:hAnsiTheme="minorHAnsi" w:cstheme="minorHAnsi"/>
                <w:sz w:val="20"/>
              </w:rPr>
              <w:t>Christine Mera</w:t>
            </w:r>
          </w:p>
          <w:p w14:paraId="59E26D13" w14:textId="77777777" w:rsidR="009D0319" w:rsidRPr="00690A29" w:rsidRDefault="00B01488" w:rsidP="009D0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20"/>
              </w:rPr>
            </w:pPr>
            <w:hyperlink r:id="rId28" w:history="1">
              <w:r w:rsidR="009D0319" w:rsidRPr="00690A29">
                <w:rPr>
                  <w:rFonts w:asciiTheme="minorHAnsi" w:eastAsiaTheme="minorEastAsia" w:hAnsiTheme="minorHAnsi" w:cstheme="minorHAnsi"/>
                  <w:sz w:val="20"/>
                </w:rPr>
                <w:t>christine.mera@etsi.org</w:t>
              </w:r>
            </w:hyperlink>
          </w:p>
          <w:p w14:paraId="31F25096" w14:textId="3FDCF4AC" w:rsidR="009D0319" w:rsidRPr="00690A29" w:rsidRDefault="009D0319" w:rsidP="00690A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20"/>
              </w:rPr>
            </w:pPr>
          </w:p>
        </w:tc>
      </w:tr>
      <w:tr w:rsidR="006F582D" w:rsidRPr="00554D94" w14:paraId="7199F414" w14:textId="77777777" w:rsidTr="00E97D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tcBorders>
              <w:left w:val="single" w:sz="4" w:space="0" w:color="auto"/>
            </w:tcBorders>
            <w:hideMark/>
          </w:tcPr>
          <w:p w14:paraId="7EB86514" w14:textId="77777777" w:rsidR="006F582D" w:rsidRPr="00690A29" w:rsidRDefault="006F582D">
            <w:pPr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GSMA</w:t>
            </w:r>
          </w:p>
        </w:tc>
        <w:tc>
          <w:tcPr>
            <w:tcW w:w="1984" w:type="dxa"/>
            <w:hideMark/>
          </w:tcPr>
          <w:p w14:paraId="030AA3CF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Telco Operating Platform</w:t>
            </w:r>
          </w:p>
          <w:p w14:paraId="4A3AF345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AI in network</w:t>
            </w:r>
          </w:p>
        </w:tc>
        <w:tc>
          <w:tcPr>
            <w:tcW w:w="3686" w:type="dxa"/>
            <w:hideMark/>
          </w:tcPr>
          <w:p w14:paraId="52938B50" w14:textId="3BFCC24E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Henry Calvert</w:t>
            </w:r>
            <w:r w:rsidR="00970BB9" w:rsidRPr="00554D94">
              <w:rPr>
                <w:rFonts w:asciiTheme="minorHAnsi" w:hAnsiTheme="minorHAnsi" w:cstheme="minorHAnsi"/>
                <w:sz w:val="20"/>
              </w:rPr>
              <w:t xml:space="preserve"> , Head of Network 2020.</w:t>
            </w:r>
            <w:r w:rsidRPr="00690A29">
              <w:rPr>
                <w:rFonts w:asciiTheme="minorHAnsi" w:hAnsiTheme="minorHAnsi" w:cstheme="minorHAnsi"/>
                <w:sz w:val="20"/>
              </w:rPr>
              <w:br/>
            </w:r>
            <w:hyperlink r:id="rId29" w:history="1">
              <w:r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HCalvert@gsma.com</w:t>
              </w:r>
            </w:hyperlink>
          </w:p>
          <w:p w14:paraId="16B2DA04" w14:textId="381C4B05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Liuhong</w:t>
            </w:r>
            <w:r w:rsidR="00970BB9" w:rsidRPr="00554D94">
              <w:rPr>
                <w:rFonts w:asciiTheme="minorHAnsi" w:hAnsiTheme="minorHAnsi" w:cstheme="minorHAnsi"/>
                <w:sz w:val="20"/>
              </w:rPr>
              <w:t>, Head of Technology,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 </w:t>
            </w:r>
            <w:hyperlink r:id="rId30" w:history="1">
              <w:r w:rsidR="00A84006" w:rsidRPr="006624D5">
                <w:rPr>
                  <w:rStyle w:val="Hyperlink"/>
                  <w:rFonts w:asciiTheme="minorHAnsi" w:hAnsiTheme="minorHAnsi" w:cstheme="minorHAnsi"/>
                  <w:sz w:val="20"/>
                </w:rPr>
                <w:t>hliu@gsma.com</w:t>
              </w:r>
            </w:hyperlink>
          </w:p>
          <w:p w14:paraId="01546677" w14:textId="331DBB9A" w:rsidR="007627D6" w:rsidRPr="00690A29" w:rsidRDefault="007627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hideMark/>
          </w:tcPr>
          <w:p w14:paraId="47DCB933" w14:textId="1E4DEDD2" w:rsidR="00970BB9" w:rsidRPr="00554D94" w:rsidRDefault="00970B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54D94">
              <w:rPr>
                <w:rFonts w:asciiTheme="minorHAnsi" w:eastAsiaTheme="minorEastAsia" w:hAnsiTheme="minorHAnsi" w:cstheme="minorHAnsi"/>
                <w:sz w:val="20"/>
                <w:lang w:eastAsia="zh-CN"/>
              </w:rPr>
              <w:t>Carlos Gavilanes</w:t>
            </w:r>
          </w:p>
          <w:p w14:paraId="1278A882" w14:textId="79B9C2A6" w:rsidR="00970BB9" w:rsidRPr="00690A29" w:rsidRDefault="00B014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hAnsiTheme="minorHAnsi" w:cstheme="minorHAnsi"/>
                <w:sz w:val="20"/>
              </w:rPr>
            </w:pPr>
            <w:hyperlink r:id="rId31" w:history="1">
              <w:r w:rsidR="006F582D"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CGavilanes@gsma.com</w:t>
              </w:r>
            </w:hyperlink>
          </w:p>
          <w:p w14:paraId="7DB5F4C5" w14:textId="797068AC" w:rsidR="006F582D" w:rsidRPr="00690A29" w:rsidRDefault="00970B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54D94">
              <w:rPr>
                <w:rFonts w:asciiTheme="minorHAnsi" w:hAnsiTheme="minorHAnsi" w:cstheme="minorHAnsi"/>
                <w:sz w:val="20"/>
              </w:rPr>
              <w:t>Michele Zarri, Technical Director at GSMA</w:t>
            </w:r>
            <w:r w:rsidR="006F582D" w:rsidRPr="00690A29">
              <w:rPr>
                <w:rFonts w:asciiTheme="minorHAnsi" w:hAnsiTheme="minorHAnsi" w:cstheme="minorHAnsi"/>
                <w:sz w:val="20"/>
              </w:rPr>
              <w:br/>
            </w:r>
            <w:hyperlink r:id="rId32" w:history="1">
              <w:r w:rsidR="007627D6"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MZarri@gsma.com</w:t>
              </w:r>
            </w:hyperlink>
          </w:p>
          <w:p w14:paraId="1DEB9403" w14:textId="01C856C8" w:rsidR="007627D6" w:rsidRPr="00690A29" w:rsidRDefault="007627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582D" w:rsidRPr="00A05548" w14:paraId="1D97C4D6" w14:textId="77777777" w:rsidTr="00E97D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tcBorders>
              <w:left w:val="single" w:sz="4" w:space="0" w:color="auto"/>
            </w:tcBorders>
            <w:hideMark/>
          </w:tcPr>
          <w:p w14:paraId="3E537537" w14:textId="77777777" w:rsidR="006F582D" w:rsidRPr="00690A29" w:rsidRDefault="006F582D">
            <w:pPr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NGMN</w:t>
            </w:r>
          </w:p>
        </w:tc>
        <w:tc>
          <w:tcPr>
            <w:tcW w:w="1984" w:type="dxa"/>
          </w:tcPr>
          <w:p w14:paraId="22C48FAE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686" w:type="dxa"/>
            <w:hideMark/>
          </w:tcPr>
          <w:p w14:paraId="69C8D1BD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 xml:space="preserve">Klaus Moschner </w:t>
            </w:r>
          </w:p>
          <w:p w14:paraId="2C280604" w14:textId="5FBD4C20" w:rsidR="00A84006" w:rsidRDefault="00B014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hyperlink r:id="rId33" w:history="1">
              <w:r w:rsidR="00A84006" w:rsidRPr="006624D5">
                <w:rPr>
                  <w:rStyle w:val="Hyperlink"/>
                  <w:rFonts w:asciiTheme="minorHAnsi" w:hAnsiTheme="minorHAnsi" w:cstheme="minorHAnsi"/>
                  <w:sz w:val="20"/>
                </w:rPr>
                <w:t>klaus.moschner@ngmn.org</w:t>
              </w:r>
            </w:hyperlink>
          </w:p>
          <w:p w14:paraId="14FA5B8F" w14:textId="77777777" w:rsidR="006F582D" w:rsidRPr="00A05548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eastAsia="SimSun" w:hAnsiTheme="minorHAnsi" w:cstheme="minorHAnsi"/>
                <w:sz w:val="20"/>
                <w:lang w:val="fr-FR"/>
              </w:rPr>
            </w:pPr>
            <w:r w:rsidRPr="00A05548">
              <w:rPr>
                <w:rFonts w:asciiTheme="minorHAnsi" w:hAnsiTheme="minorHAnsi" w:cstheme="minorHAnsi"/>
                <w:sz w:val="20"/>
                <w:lang w:val="fr-FR"/>
              </w:rPr>
              <w:t xml:space="preserve">Feifei Lou </w:t>
            </w:r>
            <w:hyperlink r:id="rId34" w:history="1"/>
          </w:p>
          <w:p w14:paraId="2BC87F4B" w14:textId="5FE005E4" w:rsidR="00A84006" w:rsidRPr="00A05548" w:rsidRDefault="00B014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fr-FR"/>
              </w:rPr>
            </w:pPr>
            <w:hyperlink r:id="rId35" w:history="1">
              <w:r w:rsidR="00A84006" w:rsidRPr="00A05548">
                <w:rPr>
                  <w:rStyle w:val="Hyperlink"/>
                  <w:rFonts w:asciiTheme="minorHAnsi" w:hAnsiTheme="minorHAnsi" w:cstheme="minorHAnsi"/>
                  <w:sz w:val="20"/>
                  <w:lang w:val="fr-FR"/>
                </w:rPr>
                <w:t>feifei.lou@ngmn.org</w:t>
              </w:r>
            </w:hyperlink>
          </w:p>
          <w:p w14:paraId="56200EF7" w14:textId="23666F4C" w:rsidR="00A84006" w:rsidRPr="00A05548" w:rsidRDefault="00A840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fr-FR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26EAED21" w14:textId="77777777" w:rsidR="006F582D" w:rsidRPr="00A05548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fr-FR"/>
              </w:rPr>
            </w:pPr>
          </w:p>
        </w:tc>
      </w:tr>
      <w:tr w:rsidR="006F582D" w:rsidRPr="00554D94" w14:paraId="51DDF0A1" w14:textId="77777777" w:rsidTr="00E97D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tcBorders>
              <w:left w:val="single" w:sz="4" w:space="0" w:color="auto"/>
            </w:tcBorders>
            <w:hideMark/>
          </w:tcPr>
          <w:p w14:paraId="626701E8" w14:textId="77777777" w:rsidR="006F582D" w:rsidRPr="00690A29" w:rsidRDefault="006F582D">
            <w:pPr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3GPP</w:t>
            </w:r>
          </w:p>
        </w:tc>
        <w:tc>
          <w:tcPr>
            <w:tcW w:w="1984" w:type="dxa"/>
            <w:hideMark/>
          </w:tcPr>
          <w:p w14:paraId="24C11C04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 xml:space="preserve">SA5 WG5 </w:t>
            </w:r>
          </w:p>
        </w:tc>
        <w:tc>
          <w:tcPr>
            <w:tcW w:w="3686" w:type="dxa"/>
            <w:hideMark/>
          </w:tcPr>
          <w:p w14:paraId="31EF5AB5" w14:textId="134E7051" w:rsidR="006F582D" w:rsidRDefault="00B014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hyperlink r:id="rId36" w:history="1">
              <w:r w:rsidR="006F582D"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TOVINGER, Thomas</w:t>
              </w:r>
            </w:hyperlink>
            <w:r w:rsidR="006F582D" w:rsidRPr="00690A29">
              <w:rPr>
                <w:rFonts w:asciiTheme="minorHAnsi" w:hAnsiTheme="minorHAnsi" w:cstheme="minorHAnsi"/>
                <w:color w:val="444444"/>
                <w:sz w:val="20"/>
              </w:rPr>
              <w:t>, Chair,</w:t>
            </w:r>
            <w:r w:rsidR="006F582D" w:rsidRPr="00690A29">
              <w:rPr>
                <w:rFonts w:asciiTheme="minorHAnsi" w:hAnsiTheme="minorHAnsi" w:cstheme="minorHAnsi"/>
                <w:color w:val="444444"/>
                <w:sz w:val="20"/>
              </w:rPr>
              <w:br/>
            </w:r>
            <w:hyperlink r:id="rId37" w:history="1">
              <w:r w:rsidR="00A84006" w:rsidRPr="006624D5">
                <w:rPr>
                  <w:rStyle w:val="Hyperlink"/>
                  <w:rFonts w:asciiTheme="minorHAnsi" w:hAnsiTheme="minorHAnsi" w:cstheme="minorHAnsi"/>
                  <w:sz w:val="20"/>
                </w:rPr>
                <w:t>thomas.tovinger@ericsson.com</w:t>
              </w:r>
            </w:hyperlink>
          </w:p>
          <w:p w14:paraId="1F5C8D29" w14:textId="155D28B5" w:rsidR="00A84006" w:rsidRPr="00690A29" w:rsidRDefault="00A840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44444"/>
                <w:sz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hideMark/>
          </w:tcPr>
          <w:p w14:paraId="3CA03137" w14:textId="77777777" w:rsidR="006F582D" w:rsidRPr="00A05548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fr-FR"/>
              </w:rPr>
            </w:pPr>
            <w:r w:rsidRPr="00A05548">
              <w:rPr>
                <w:rFonts w:asciiTheme="minorHAnsi" w:eastAsiaTheme="minorEastAsia" w:hAnsiTheme="minorHAnsi" w:cstheme="minorHAnsi"/>
                <w:sz w:val="20"/>
                <w:lang w:val="fr-FR"/>
              </w:rPr>
              <w:t>-</w:t>
            </w:r>
            <w:r w:rsidRPr="00A05548">
              <w:rPr>
                <w:rFonts w:asciiTheme="minorHAnsi" w:hAnsiTheme="minorHAnsi" w:cstheme="minorHAnsi"/>
                <w:sz w:val="20"/>
                <w:lang w:val="fr-FR"/>
              </w:rPr>
              <w:t xml:space="preserve">Lan Zou, vice chair, </w:t>
            </w:r>
            <w:hyperlink r:id="rId38" w:history="1">
              <w:r w:rsidRPr="00A05548">
                <w:rPr>
                  <w:rStyle w:val="Hyperlink"/>
                  <w:rFonts w:asciiTheme="minorHAnsi" w:hAnsiTheme="minorHAnsi" w:cstheme="minorHAnsi"/>
                  <w:sz w:val="20"/>
                  <w:lang w:val="fr-FR"/>
                </w:rPr>
                <w:t>zoulan@huawei.com</w:t>
              </w:r>
            </w:hyperlink>
          </w:p>
          <w:p w14:paraId="688CE438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</w:rPr>
              <w:t>-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Maryse </w:t>
            </w:r>
            <w:r w:rsidRPr="00690A29">
              <w:rPr>
                <w:rFonts w:asciiTheme="minorHAnsi" w:eastAsiaTheme="minorEastAsia" w:hAnsiTheme="minorHAnsi" w:cstheme="minorHAnsi"/>
                <w:sz w:val="20"/>
              </w:rPr>
              <w:t>G</w:t>
            </w:r>
            <w:r w:rsidRPr="00690A29">
              <w:rPr>
                <w:rFonts w:asciiTheme="minorHAnsi" w:hAnsiTheme="minorHAnsi" w:cstheme="minorHAnsi"/>
                <w:sz w:val="20"/>
              </w:rPr>
              <w:t>ardella</w:t>
            </w:r>
          </w:p>
          <w:p w14:paraId="2E8B641C" w14:textId="77777777" w:rsidR="006F582D" w:rsidRDefault="00B014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eastAsia="SimSun" w:hAnsiTheme="minorHAnsi" w:cstheme="minorHAnsi"/>
                <w:sz w:val="20"/>
              </w:rPr>
            </w:pPr>
            <w:hyperlink r:id="rId39" w:history="1">
              <w:r w:rsidR="006F582D"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maryse.gardella@nokia.com</w:t>
              </w:r>
            </w:hyperlink>
          </w:p>
          <w:p w14:paraId="34FB0E77" w14:textId="58967877" w:rsidR="001E20DF" w:rsidRDefault="001E20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A84006">
              <w:rPr>
                <w:rFonts w:asciiTheme="minorHAnsi" w:hAnsiTheme="minorHAnsi" w:cstheme="minorHAnsi"/>
                <w:color w:val="000000" w:themeColor="text1"/>
                <w:sz w:val="20"/>
              </w:rPr>
              <w:t>Mirko Cano Soveri</w:t>
            </w:r>
            <w:r w:rsidR="00A84006" w:rsidRPr="00A84006">
              <w:rPr>
                <w:rFonts w:ascii="SimSun" w:eastAsia="SimSun" w:hAnsi="SimSun" w:cs="SimSun"/>
                <w:color w:val="000000" w:themeColor="text1"/>
                <w:sz w:val="20"/>
                <w:lang w:eastAsia="zh-CN"/>
              </w:rPr>
              <w:t>,</w:t>
            </w:r>
            <w:r w:rsidR="00F45FA2">
              <w:rPr>
                <w:rFonts w:ascii="SimSun" w:eastAsia="SimSun" w:hAnsi="SimSun" w:cs="SimSun"/>
                <w:color w:val="000000" w:themeColor="text1"/>
                <w:sz w:val="20"/>
                <w:lang w:eastAsia="zh-CN"/>
              </w:rPr>
              <w:t xml:space="preserve"> </w:t>
            </w:r>
            <w:r w:rsidR="00613A8E" w:rsidRPr="00A84006">
              <w:rPr>
                <w:rFonts w:ascii="SimSun" w:eastAsia="SimSun" w:hAnsi="SimSun" w:cs="SimSun"/>
                <w:color w:val="000000" w:themeColor="text1"/>
                <w:sz w:val="20"/>
                <w:lang w:eastAsia="zh-CN"/>
              </w:rPr>
              <w:t>Sec</w:t>
            </w:r>
            <w:r w:rsidR="00613A8E" w:rsidRPr="00A84006">
              <w:rPr>
                <w:rFonts w:ascii="SimSun" w:eastAsia="SimSun" w:hAnsi="SimSun" w:cs="SimSun"/>
                <w:color w:val="000000" w:themeColor="text1"/>
                <w:sz w:val="20"/>
              </w:rPr>
              <w:t>retary</w:t>
            </w:r>
            <w:r w:rsidRPr="00A84006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</w:t>
            </w:r>
            <w:hyperlink r:id="rId40" w:history="1">
              <w:r w:rsidR="00253319" w:rsidRPr="006624D5">
                <w:rPr>
                  <w:rStyle w:val="Hyperlink"/>
                  <w:rFonts w:asciiTheme="minorHAnsi" w:hAnsiTheme="minorHAnsi" w:cstheme="minorHAnsi"/>
                  <w:sz w:val="20"/>
                </w:rPr>
                <w:t>Mirko.Cano@etsi.org</w:t>
              </w:r>
            </w:hyperlink>
          </w:p>
          <w:p w14:paraId="001C1F00" w14:textId="67D36C9F" w:rsidR="00253319" w:rsidRPr="00690A29" w:rsidRDefault="0025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44444"/>
                <w:sz w:val="20"/>
              </w:rPr>
            </w:pPr>
          </w:p>
        </w:tc>
      </w:tr>
      <w:tr w:rsidR="006F582D" w:rsidRPr="00554D94" w14:paraId="6D5F8266" w14:textId="77777777" w:rsidTr="00E97D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14:paraId="4A654215" w14:textId="77777777" w:rsidR="006F582D" w:rsidRPr="001E20DF" w:rsidRDefault="006F582D">
            <w:pPr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CCSA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hideMark/>
          </w:tcPr>
          <w:p w14:paraId="29A4EF94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TC 7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787D356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 xml:space="preserve">Meng Luoming, Chair, </w:t>
            </w:r>
            <w:hyperlink r:id="rId41" w:history="1">
              <w:r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lmmeng@bupt.edu.cn</w:t>
              </w:r>
            </w:hyperlink>
          </w:p>
          <w:p w14:paraId="70C36A86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14:paraId="13DA802F" w14:textId="70E703FA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</w:rPr>
              <w:t>-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Li Wenjing, Chair of WG1, </w:t>
            </w:r>
            <w:hyperlink r:id="rId42" w:history="1">
              <w:r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wjli@bupt.edu.cn</w:t>
              </w:r>
            </w:hyperlink>
          </w:p>
          <w:p w14:paraId="407434F6" w14:textId="7D2C8634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</w:rPr>
              <w:t>-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Zhang Dehua, Chair of WG2,  </w:t>
            </w:r>
            <w:hyperlink r:id="rId43" w:history="1">
              <w:r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zhangdehua@caict.ac.cn</w:t>
              </w:r>
            </w:hyperlink>
          </w:p>
          <w:p w14:paraId="0C45D094" w14:textId="6AB70825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</w:rPr>
              <w:t>-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Liu Yang, Secretary,  </w:t>
            </w:r>
            <w:hyperlink r:id="rId44" w:history="1">
              <w:r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liuyang@ccsa.org.cn</w:t>
              </w:r>
            </w:hyperlink>
          </w:p>
        </w:tc>
      </w:tr>
    </w:tbl>
    <w:p w14:paraId="2F61055A" w14:textId="77777777" w:rsidR="00F532EF" w:rsidRDefault="00F532EF" w:rsidP="006825F1">
      <w:pPr>
        <w:rPr>
          <w:b/>
          <w:bCs/>
          <w:sz w:val="22"/>
        </w:rPr>
      </w:pPr>
    </w:p>
    <w:p w14:paraId="6F215ED0" w14:textId="56E1CC21" w:rsidR="00F532EF" w:rsidRDefault="00F532EF" w:rsidP="006825F1">
      <w:pPr>
        <w:rPr>
          <w:b/>
          <w:bCs/>
          <w:sz w:val="22"/>
        </w:rPr>
      </w:pPr>
      <w:r>
        <w:rPr>
          <w:b/>
          <w:bCs/>
          <w:sz w:val="22"/>
        </w:rPr>
        <w:t>Annex B: Additional Distribution List</w:t>
      </w:r>
    </w:p>
    <w:p w14:paraId="70D8F6D2" w14:textId="77777777" w:rsidR="00F532EF" w:rsidRPr="00F532EF" w:rsidRDefault="00F532EF" w:rsidP="00F532EF">
      <w:pPr>
        <w:ind w:left="720"/>
        <w:rPr>
          <w:color w:val="000000"/>
        </w:rPr>
      </w:pPr>
      <w:r w:rsidRPr="00F532EF">
        <w:rPr>
          <w:color w:val="000000"/>
        </w:rPr>
        <w:t>Nick Sampson, </w:t>
      </w:r>
      <w:hyperlink r:id="rId45" w:tooltip="mailto:nick.sampson@orange.com" w:history="1">
        <w:r w:rsidRPr="00F532EF">
          <w:rPr>
            <w:color w:val="0563C1"/>
            <w:u w:val="single"/>
          </w:rPr>
          <w:t>nick.sampson@orange.com</w:t>
        </w:r>
      </w:hyperlink>
    </w:p>
    <w:p w14:paraId="4E81BA9E" w14:textId="126FB53A" w:rsidR="00F532EF" w:rsidRDefault="00F532EF" w:rsidP="00F532EF">
      <w:pPr>
        <w:ind w:left="720"/>
        <w:rPr>
          <w:color w:val="000000"/>
        </w:rPr>
      </w:pPr>
      <w:r w:rsidRPr="00F532EF">
        <w:rPr>
          <w:color w:val="000000"/>
        </w:rPr>
        <w:t>Elisa Balestra, </w:t>
      </w:r>
      <w:hyperlink r:id="rId46" w:tooltip="mailto:ebalestra@gsma.com" w:history="1">
        <w:r w:rsidRPr="00F532EF">
          <w:rPr>
            <w:color w:val="0563C1"/>
            <w:u w:val="single"/>
          </w:rPr>
          <w:t>ebalestra@gsma.com</w:t>
        </w:r>
      </w:hyperlink>
      <w:r w:rsidRPr="00F532EF">
        <w:rPr>
          <w:color w:val="000000"/>
        </w:rPr>
        <w:t>,  Director of Strategy, AI Lead, GSMA</w:t>
      </w:r>
    </w:p>
    <w:p w14:paraId="61E121A1" w14:textId="79DF225D" w:rsidR="00F532EF" w:rsidRPr="00A05548" w:rsidRDefault="00AB4DB2" w:rsidP="00AB4DB2">
      <w:pPr>
        <w:ind w:left="720"/>
        <w:rPr>
          <w:color w:val="000000"/>
          <w:lang w:val="fr-FR"/>
        </w:rPr>
      </w:pPr>
      <w:r w:rsidRPr="00A05548">
        <w:rPr>
          <w:color w:val="000000"/>
          <w:lang w:val="fr-FR"/>
        </w:rPr>
        <w:t xml:space="preserve">Magnus Buhrgard, </w:t>
      </w:r>
      <w:hyperlink r:id="rId47" w:history="1">
        <w:r w:rsidRPr="00A05548">
          <w:rPr>
            <w:rStyle w:val="Hyperlink"/>
            <w:lang w:val="fr-FR"/>
          </w:rPr>
          <w:t>magnus.buhrgard@ericsson.com</w:t>
        </w:r>
      </w:hyperlink>
    </w:p>
    <w:p w14:paraId="20116023" w14:textId="77777777" w:rsidR="00F532EF" w:rsidRPr="00A05548" w:rsidRDefault="00F532EF" w:rsidP="006825F1">
      <w:pPr>
        <w:rPr>
          <w:b/>
          <w:bCs/>
          <w:sz w:val="22"/>
          <w:lang w:val="fr-FR"/>
        </w:rPr>
      </w:pPr>
    </w:p>
    <w:p w14:paraId="49FB5EE0" w14:textId="7D3E3770" w:rsidR="006F582D" w:rsidRPr="00A05548" w:rsidRDefault="007627D6" w:rsidP="006825F1">
      <w:pPr>
        <w:rPr>
          <w:b/>
          <w:bCs/>
          <w:sz w:val="22"/>
          <w:lang w:val="fr-FR"/>
        </w:rPr>
      </w:pPr>
      <w:r w:rsidRPr="00A05548">
        <w:rPr>
          <w:b/>
          <w:bCs/>
          <w:sz w:val="22"/>
          <w:lang w:val="fr-FR"/>
        </w:rPr>
        <w:lastRenderedPageBreak/>
        <w:t xml:space="preserve">Annex </w:t>
      </w:r>
      <w:r w:rsidR="00F532EF" w:rsidRPr="00A05548">
        <w:rPr>
          <w:b/>
          <w:bCs/>
          <w:sz w:val="22"/>
          <w:lang w:val="fr-FR"/>
        </w:rPr>
        <w:t>C</w:t>
      </w:r>
      <w:r w:rsidRPr="00A05548">
        <w:rPr>
          <w:b/>
          <w:bCs/>
          <w:sz w:val="22"/>
          <w:lang w:val="fr-FR"/>
        </w:rPr>
        <w:t>: TM</w:t>
      </w:r>
      <w:r w:rsidR="000D4E39" w:rsidRPr="00A05548">
        <w:rPr>
          <w:b/>
          <w:bCs/>
          <w:sz w:val="22"/>
          <w:lang w:val="fr-FR"/>
        </w:rPr>
        <w:t xml:space="preserve"> Forum</w:t>
      </w:r>
      <w:r w:rsidRPr="00A05548">
        <w:rPr>
          <w:b/>
          <w:bCs/>
          <w:sz w:val="22"/>
          <w:lang w:val="fr-FR"/>
        </w:rPr>
        <w:t xml:space="preserve"> </w:t>
      </w:r>
      <w:r w:rsidR="006825F1" w:rsidRPr="00A05548">
        <w:rPr>
          <w:b/>
          <w:bCs/>
          <w:sz w:val="22"/>
          <w:lang w:val="fr-FR"/>
        </w:rPr>
        <w:t>Internal</w:t>
      </w:r>
      <w:r w:rsidRPr="00A05548">
        <w:rPr>
          <w:b/>
          <w:bCs/>
          <w:sz w:val="22"/>
          <w:lang w:val="fr-FR"/>
        </w:rPr>
        <w:t xml:space="preserve"> </w:t>
      </w:r>
      <w:r w:rsidR="006825F1" w:rsidRPr="00A05548">
        <w:rPr>
          <w:b/>
          <w:bCs/>
          <w:sz w:val="20"/>
          <w:lang w:val="fr-FR"/>
        </w:rPr>
        <w:t>D</w:t>
      </w:r>
      <w:r w:rsidRPr="00A05548">
        <w:rPr>
          <w:b/>
          <w:bCs/>
          <w:sz w:val="20"/>
          <w:lang w:val="fr-FR"/>
        </w:rPr>
        <w:t>istribution</w:t>
      </w:r>
    </w:p>
    <w:p w14:paraId="23BAA5D4" w14:textId="2E705D19" w:rsidR="00B504B6" w:rsidRPr="00A05548" w:rsidRDefault="00B504B6" w:rsidP="00B504B6">
      <w:pPr>
        <w:ind w:left="720"/>
        <w:rPr>
          <w:lang w:val="fr-FR" w:eastAsia="zh-CN"/>
        </w:rPr>
      </w:pPr>
      <w:r w:rsidRPr="00A05548">
        <w:rPr>
          <w:lang w:val="fr-FR" w:eastAsia="zh-CN"/>
        </w:rPr>
        <w:t xml:space="preserve">Dong Sun, </w:t>
      </w:r>
      <w:hyperlink r:id="rId48" w:history="1">
        <w:r w:rsidRPr="00A05548">
          <w:rPr>
            <w:rStyle w:val="Hyperlink"/>
            <w:lang w:val="fr-FR" w:eastAsia="zh-CN"/>
          </w:rPr>
          <w:t>dong.sun@futurewei.com</w:t>
        </w:r>
      </w:hyperlink>
    </w:p>
    <w:p w14:paraId="30485ED8" w14:textId="0B5361FB" w:rsidR="00B504B6" w:rsidRPr="00A05548" w:rsidRDefault="00B504B6" w:rsidP="00B504B6">
      <w:pPr>
        <w:ind w:left="720"/>
        <w:rPr>
          <w:lang w:val="fr-FR" w:eastAsia="zh-CN"/>
        </w:rPr>
      </w:pPr>
      <w:r w:rsidRPr="00A05548">
        <w:rPr>
          <w:lang w:val="fr-FR" w:eastAsia="zh-CN"/>
        </w:rPr>
        <w:t xml:space="preserve">Luigi Liccardi,  </w:t>
      </w:r>
      <w:hyperlink r:id="rId49" w:history="1">
        <w:r w:rsidRPr="00A05548">
          <w:rPr>
            <w:rStyle w:val="Hyperlink"/>
            <w:lang w:val="fr-FR" w:eastAsia="zh-CN"/>
          </w:rPr>
          <w:t>luigi.licciardi@huawei.com</w:t>
        </w:r>
      </w:hyperlink>
    </w:p>
    <w:p w14:paraId="18AE266B" w14:textId="3FDC37F4" w:rsidR="00B504B6" w:rsidRPr="00A05548" w:rsidRDefault="00B504B6" w:rsidP="00B504B6">
      <w:pPr>
        <w:ind w:left="720"/>
        <w:rPr>
          <w:lang w:val="fr-FR" w:eastAsia="zh-CN"/>
        </w:rPr>
      </w:pPr>
      <w:r w:rsidRPr="00A05548">
        <w:rPr>
          <w:lang w:val="fr-FR" w:eastAsia="zh-CN"/>
        </w:rPr>
        <w:t xml:space="preserve">Dave Milham  </w:t>
      </w:r>
      <w:hyperlink r:id="rId50" w:history="1">
        <w:r w:rsidRPr="00A05548">
          <w:rPr>
            <w:rStyle w:val="Hyperlink"/>
            <w:lang w:val="fr-FR" w:eastAsia="zh-CN"/>
          </w:rPr>
          <w:t>dmilham@tmforum.org</w:t>
        </w:r>
      </w:hyperlink>
    </w:p>
    <w:p w14:paraId="465E7E32" w14:textId="77777777" w:rsidR="00B504B6" w:rsidRPr="00A05548" w:rsidRDefault="00B504B6" w:rsidP="00B504B6">
      <w:pPr>
        <w:rPr>
          <w:lang w:val="fr-FR"/>
        </w:rPr>
      </w:pPr>
    </w:p>
    <w:p w14:paraId="6EC7790D" w14:textId="77777777" w:rsidR="007627D6" w:rsidRPr="00A05548" w:rsidRDefault="007627D6" w:rsidP="002433D2">
      <w:pPr>
        <w:pStyle w:val="TableText0"/>
        <w:rPr>
          <w:sz w:val="22"/>
          <w:lang w:val="fr-FR"/>
        </w:rPr>
      </w:pPr>
    </w:p>
    <w:sectPr w:rsidR="007627D6" w:rsidRPr="00A05548" w:rsidSect="0002419F">
      <w:headerReference w:type="even" r:id="rId51"/>
      <w:headerReference w:type="default" r:id="rId52"/>
      <w:footerReference w:type="even" r:id="rId53"/>
      <w:footerReference w:type="default" r:id="rId54"/>
      <w:headerReference w:type="first" r:id="rId55"/>
      <w:footerReference w:type="first" r:id="rId56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9686E" w14:textId="77777777" w:rsidR="00C5787A" w:rsidRDefault="00C5787A">
      <w:r>
        <w:separator/>
      </w:r>
    </w:p>
  </w:endnote>
  <w:endnote w:type="continuationSeparator" w:id="0">
    <w:p w14:paraId="266B4A26" w14:textId="77777777" w:rsidR="00C5787A" w:rsidRDefault="00C5787A">
      <w:r>
        <w:continuationSeparator/>
      </w:r>
    </w:p>
  </w:endnote>
  <w:endnote w:type="continuationNotice" w:id="1">
    <w:p w14:paraId="470448E2" w14:textId="77777777" w:rsidR="00C5787A" w:rsidRDefault="00C578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031DE" w14:textId="77777777" w:rsidR="00927DC8" w:rsidRDefault="00927D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6A6B" w14:textId="77777777" w:rsidR="00927DC8" w:rsidRDefault="00927D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2CAD3" w14:textId="77777777" w:rsidR="00927DC8" w:rsidRDefault="00927D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283B3" w14:textId="77777777" w:rsidR="00C5787A" w:rsidRDefault="00C5787A">
      <w:r>
        <w:separator/>
      </w:r>
    </w:p>
  </w:footnote>
  <w:footnote w:type="continuationSeparator" w:id="0">
    <w:p w14:paraId="6921DB36" w14:textId="77777777" w:rsidR="00C5787A" w:rsidRDefault="00C5787A">
      <w:r>
        <w:continuationSeparator/>
      </w:r>
    </w:p>
  </w:footnote>
  <w:footnote w:type="continuationNotice" w:id="1">
    <w:p w14:paraId="0238DB54" w14:textId="77777777" w:rsidR="00C5787A" w:rsidRDefault="00C578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949AD" w14:textId="3EDD308A" w:rsidR="00927DC8" w:rsidRDefault="00927D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4FBAF" w14:textId="469BF86C" w:rsidR="00927DC8" w:rsidRDefault="00927DC8">
    <w:pPr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554D94">
      <w:rPr>
        <w:noProof/>
      </w:rPr>
      <w:t>4</w:t>
    </w:r>
    <w:r>
      <w:rPr>
        <w:noProof/>
      </w:rPr>
      <w:fldChar w:fldCharType="end"/>
    </w:r>
    <w: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7B4F" w14:textId="2965BBAA" w:rsidR="00927DC8" w:rsidRDefault="00927D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5F791B"/>
    <w:multiLevelType w:val="hybridMultilevel"/>
    <w:tmpl w:val="CB9A7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F4B5E"/>
    <w:multiLevelType w:val="hybridMultilevel"/>
    <w:tmpl w:val="3140B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B727F"/>
    <w:multiLevelType w:val="hybridMultilevel"/>
    <w:tmpl w:val="9D868E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314D"/>
    <w:multiLevelType w:val="hybridMultilevel"/>
    <w:tmpl w:val="33466E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82635"/>
    <w:multiLevelType w:val="hybridMultilevel"/>
    <w:tmpl w:val="E94835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A755B"/>
    <w:multiLevelType w:val="hybridMultilevel"/>
    <w:tmpl w:val="F88E00C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30CF5"/>
    <w:multiLevelType w:val="hybridMultilevel"/>
    <w:tmpl w:val="9710CD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4" w15:restartNumberingAfterBreak="0">
    <w:nsid w:val="3A952865"/>
    <w:multiLevelType w:val="hybridMultilevel"/>
    <w:tmpl w:val="CE4243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377BF"/>
    <w:multiLevelType w:val="hybridMultilevel"/>
    <w:tmpl w:val="CB9A7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7" w15:restartNumberingAfterBreak="0">
    <w:nsid w:val="50406767"/>
    <w:multiLevelType w:val="hybridMultilevel"/>
    <w:tmpl w:val="75025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550975"/>
    <w:multiLevelType w:val="hybridMultilevel"/>
    <w:tmpl w:val="EB70CB5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2D42BE"/>
    <w:multiLevelType w:val="hybridMultilevel"/>
    <w:tmpl w:val="505E869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3292173"/>
    <w:multiLevelType w:val="hybridMultilevel"/>
    <w:tmpl w:val="E1F4CC3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 w15:restartNumberingAfterBreak="0">
    <w:nsid w:val="5B1D31F9"/>
    <w:multiLevelType w:val="hybridMultilevel"/>
    <w:tmpl w:val="D9ECC52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F33691F"/>
    <w:multiLevelType w:val="hybridMultilevel"/>
    <w:tmpl w:val="AA10B8C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4" w15:restartNumberingAfterBreak="0">
    <w:nsid w:val="61985F88"/>
    <w:multiLevelType w:val="hybridMultilevel"/>
    <w:tmpl w:val="7BAA9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C11550"/>
    <w:multiLevelType w:val="hybridMultilevel"/>
    <w:tmpl w:val="8B5EF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A54528"/>
    <w:multiLevelType w:val="hybridMultilevel"/>
    <w:tmpl w:val="C2E68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0265E"/>
    <w:multiLevelType w:val="hybridMultilevel"/>
    <w:tmpl w:val="CBFC37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A23A4D"/>
    <w:multiLevelType w:val="hybridMultilevel"/>
    <w:tmpl w:val="EFF66D08"/>
    <w:lvl w:ilvl="0" w:tplc="EDDA829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606A67"/>
    <w:multiLevelType w:val="hybridMultilevel"/>
    <w:tmpl w:val="28E68B40"/>
    <w:lvl w:ilvl="0" w:tplc="12C0A69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9C749D"/>
    <w:multiLevelType w:val="hybridMultilevel"/>
    <w:tmpl w:val="F0E29F22"/>
    <w:lvl w:ilvl="0" w:tplc="0A48C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B204503"/>
    <w:multiLevelType w:val="hybridMultilevel"/>
    <w:tmpl w:val="67AEE01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E206D7F"/>
    <w:multiLevelType w:val="hybridMultilevel"/>
    <w:tmpl w:val="DC0A1158"/>
    <w:lvl w:ilvl="0" w:tplc="0A48C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2"/>
  </w:num>
  <w:num w:numId="7">
    <w:abstractNumId w:val="13"/>
  </w:num>
  <w:num w:numId="8">
    <w:abstractNumId w:val="16"/>
  </w:num>
  <w:num w:numId="9">
    <w:abstractNumId w:val="5"/>
  </w:num>
  <w:num w:numId="10">
    <w:abstractNumId w:val="9"/>
  </w:num>
  <w:num w:numId="11">
    <w:abstractNumId w:val="21"/>
  </w:num>
  <w:num w:numId="12">
    <w:abstractNumId w:val="10"/>
  </w:num>
  <w:num w:numId="13">
    <w:abstractNumId w:val="2"/>
  </w:num>
  <w:num w:numId="14">
    <w:abstractNumId w:val="11"/>
  </w:num>
  <w:num w:numId="15">
    <w:abstractNumId w:val="4"/>
  </w:num>
  <w:num w:numId="16">
    <w:abstractNumId w:val="19"/>
  </w:num>
  <w:num w:numId="17">
    <w:abstractNumId w:val="7"/>
  </w:num>
  <w:num w:numId="18">
    <w:abstractNumId w:val="12"/>
  </w:num>
  <w:num w:numId="19">
    <w:abstractNumId w:val="29"/>
  </w:num>
  <w:num w:numId="20">
    <w:abstractNumId w:val="1"/>
  </w:num>
  <w:num w:numId="21">
    <w:abstractNumId w:val="15"/>
  </w:num>
  <w:num w:numId="22">
    <w:abstractNumId w:val="27"/>
  </w:num>
  <w:num w:numId="23">
    <w:abstractNumId w:val="26"/>
  </w:num>
  <w:num w:numId="24">
    <w:abstractNumId w:val="3"/>
  </w:num>
  <w:num w:numId="25">
    <w:abstractNumId w:val="23"/>
  </w:num>
  <w:num w:numId="26">
    <w:abstractNumId w:val="24"/>
  </w:num>
  <w:num w:numId="27">
    <w:abstractNumId w:val="25"/>
  </w:num>
  <w:num w:numId="28">
    <w:abstractNumId w:val="30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8"/>
  </w:num>
  <w:num w:numId="33">
    <w:abstractNumId w:val="31"/>
  </w:num>
  <w:num w:numId="34">
    <w:abstractNumId w:val="18"/>
  </w:num>
  <w:num w:numId="35">
    <w:abstractNumId w:val="8"/>
  </w:num>
  <w:num w:numId="36">
    <w:abstractNumId w:val="22"/>
  </w:num>
  <w:num w:numId="37">
    <w:abstractNumId w:val="34"/>
  </w:num>
  <w:num w:numId="38">
    <w:abstractNumId w:val="33"/>
  </w:num>
  <w:num w:numId="39">
    <w:abstractNumId w:val="6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CD0"/>
    <w:rsid w:val="000045CA"/>
    <w:rsid w:val="0002419F"/>
    <w:rsid w:val="00033629"/>
    <w:rsid w:val="00052B5E"/>
    <w:rsid w:val="00052D89"/>
    <w:rsid w:val="00054F3C"/>
    <w:rsid w:val="000765AA"/>
    <w:rsid w:val="00085F1E"/>
    <w:rsid w:val="00097578"/>
    <w:rsid w:val="00097B2F"/>
    <w:rsid w:val="000A6868"/>
    <w:rsid w:val="000A68DF"/>
    <w:rsid w:val="000B55BE"/>
    <w:rsid w:val="000C5C8C"/>
    <w:rsid w:val="000D4E39"/>
    <w:rsid w:val="000D6518"/>
    <w:rsid w:val="00134AC0"/>
    <w:rsid w:val="00145BDC"/>
    <w:rsid w:val="00157C5D"/>
    <w:rsid w:val="00160411"/>
    <w:rsid w:val="0016112D"/>
    <w:rsid w:val="0016482D"/>
    <w:rsid w:val="00165093"/>
    <w:rsid w:val="00165668"/>
    <w:rsid w:val="00166C4F"/>
    <w:rsid w:val="00170049"/>
    <w:rsid w:val="00187CB2"/>
    <w:rsid w:val="00191592"/>
    <w:rsid w:val="001950C8"/>
    <w:rsid w:val="001A0185"/>
    <w:rsid w:val="001A4C26"/>
    <w:rsid w:val="001A60C5"/>
    <w:rsid w:val="001C064D"/>
    <w:rsid w:val="001C181B"/>
    <w:rsid w:val="001C5C06"/>
    <w:rsid w:val="001D15F1"/>
    <w:rsid w:val="001E20DF"/>
    <w:rsid w:val="001E7CD0"/>
    <w:rsid w:val="001E7D3F"/>
    <w:rsid w:val="001F32E6"/>
    <w:rsid w:val="001F6971"/>
    <w:rsid w:val="00215EF8"/>
    <w:rsid w:val="00221123"/>
    <w:rsid w:val="002231E9"/>
    <w:rsid w:val="00226B61"/>
    <w:rsid w:val="002324E9"/>
    <w:rsid w:val="00236184"/>
    <w:rsid w:val="002433D2"/>
    <w:rsid w:val="00253319"/>
    <w:rsid w:val="002542AD"/>
    <w:rsid w:val="00256150"/>
    <w:rsid w:val="00267377"/>
    <w:rsid w:val="00270A58"/>
    <w:rsid w:val="00276066"/>
    <w:rsid w:val="00277182"/>
    <w:rsid w:val="002822EF"/>
    <w:rsid w:val="00282D61"/>
    <w:rsid w:val="00290D83"/>
    <w:rsid w:val="002930F6"/>
    <w:rsid w:val="002B0922"/>
    <w:rsid w:val="002B548C"/>
    <w:rsid w:val="002C6BCB"/>
    <w:rsid w:val="002D0F30"/>
    <w:rsid w:val="002D6A06"/>
    <w:rsid w:val="002E00C4"/>
    <w:rsid w:val="002E3BAC"/>
    <w:rsid w:val="002F6D45"/>
    <w:rsid w:val="002F7A1D"/>
    <w:rsid w:val="00306BB4"/>
    <w:rsid w:val="0031320D"/>
    <w:rsid w:val="00316ACE"/>
    <w:rsid w:val="00322F85"/>
    <w:rsid w:val="0032333B"/>
    <w:rsid w:val="00332690"/>
    <w:rsid w:val="00335783"/>
    <w:rsid w:val="003453DE"/>
    <w:rsid w:val="00350455"/>
    <w:rsid w:val="00353A43"/>
    <w:rsid w:val="00360E65"/>
    <w:rsid w:val="00372F91"/>
    <w:rsid w:val="00373786"/>
    <w:rsid w:val="00381BDF"/>
    <w:rsid w:val="003830F9"/>
    <w:rsid w:val="003B0CFA"/>
    <w:rsid w:val="003C05A9"/>
    <w:rsid w:val="003C698F"/>
    <w:rsid w:val="003D46A3"/>
    <w:rsid w:val="003D6DA3"/>
    <w:rsid w:val="003E4F72"/>
    <w:rsid w:val="003E568C"/>
    <w:rsid w:val="003E7CA5"/>
    <w:rsid w:val="00403D19"/>
    <w:rsid w:val="004076B9"/>
    <w:rsid w:val="00410BEA"/>
    <w:rsid w:val="004171A8"/>
    <w:rsid w:val="00424D00"/>
    <w:rsid w:val="0043368E"/>
    <w:rsid w:val="00442678"/>
    <w:rsid w:val="004436F5"/>
    <w:rsid w:val="00455EBE"/>
    <w:rsid w:val="0045611B"/>
    <w:rsid w:val="004672A2"/>
    <w:rsid w:val="0047567A"/>
    <w:rsid w:val="0047618F"/>
    <w:rsid w:val="00477895"/>
    <w:rsid w:val="00480ABC"/>
    <w:rsid w:val="004834B4"/>
    <w:rsid w:val="00492B00"/>
    <w:rsid w:val="00496362"/>
    <w:rsid w:val="004A3BC1"/>
    <w:rsid w:val="004B25FD"/>
    <w:rsid w:val="004C25C2"/>
    <w:rsid w:val="004D1832"/>
    <w:rsid w:val="004E6A0E"/>
    <w:rsid w:val="004F222F"/>
    <w:rsid w:val="0050464A"/>
    <w:rsid w:val="00517FD4"/>
    <w:rsid w:val="0053736F"/>
    <w:rsid w:val="0054383D"/>
    <w:rsid w:val="0054790C"/>
    <w:rsid w:val="00547F1F"/>
    <w:rsid w:val="00554D94"/>
    <w:rsid w:val="00557868"/>
    <w:rsid w:val="005602B7"/>
    <w:rsid w:val="005642C1"/>
    <w:rsid w:val="0056471A"/>
    <w:rsid w:val="00590E5E"/>
    <w:rsid w:val="005A6A0D"/>
    <w:rsid w:val="005A7400"/>
    <w:rsid w:val="005B1142"/>
    <w:rsid w:val="005C2FE0"/>
    <w:rsid w:val="005C71F6"/>
    <w:rsid w:val="005E26A5"/>
    <w:rsid w:val="005E5BCC"/>
    <w:rsid w:val="005F0213"/>
    <w:rsid w:val="005F336D"/>
    <w:rsid w:val="005F417E"/>
    <w:rsid w:val="005F6861"/>
    <w:rsid w:val="00605973"/>
    <w:rsid w:val="00613A8E"/>
    <w:rsid w:val="006276E0"/>
    <w:rsid w:val="00630A51"/>
    <w:rsid w:val="0063687F"/>
    <w:rsid w:val="006458AB"/>
    <w:rsid w:val="00663107"/>
    <w:rsid w:val="00674371"/>
    <w:rsid w:val="00675B58"/>
    <w:rsid w:val="00677585"/>
    <w:rsid w:val="006825F1"/>
    <w:rsid w:val="006847CC"/>
    <w:rsid w:val="00690A29"/>
    <w:rsid w:val="006977A8"/>
    <w:rsid w:val="006A22B1"/>
    <w:rsid w:val="006A2706"/>
    <w:rsid w:val="006D1EF1"/>
    <w:rsid w:val="006D36A5"/>
    <w:rsid w:val="006D36E4"/>
    <w:rsid w:val="006E0C90"/>
    <w:rsid w:val="006E61E0"/>
    <w:rsid w:val="006F1A0C"/>
    <w:rsid w:val="006F582D"/>
    <w:rsid w:val="00707FBB"/>
    <w:rsid w:val="00714634"/>
    <w:rsid w:val="00716BF5"/>
    <w:rsid w:val="00720D7C"/>
    <w:rsid w:val="00724581"/>
    <w:rsid w:val="00725E9D"/>
    <w:rsid w:val="00733CD8"/>
    <w:rsid w:val="007377DF"/>
    <w:rsid w:val="007537AA"/>
    <w:rsid w:val="0075606C"/>
    <w:rsid w:val="007627D6"/>
    <w:rsid w:val="007645AD"/>
    <w:rsid w:val="00770BFA"/>
    <w:rsid w:val="0077664E"/>
    <w:rsid w:val="00776ED1"/>
    <w:rsid w:val="007A4EF4"/>
    <w:rsid w:val="007B3DFF"/>
    <w:rsid w:val="007C0EB4"/>
    <w:rsid w:val="007C1D8A"/>
    <w:rsid w:val="007C3F59"/>
    <w:rsid w:val="007C6481"/>
    <w:rsid w:val="007C7B35"/>
    <w:rsid w:val="007D3CE0"/>
    <w:rsid w:val="007E222E"/>
    <w:rsid w:val="007E44CA"/>
    <w:rsid w:val="007F233E"/>
    <w:rsid w:val="00812BA7"/>
    <w:rsid w:val="008236E1"/>
    <w:rsid w:val="0082784A"/>
    <w:rsid w:val="00832AFC"/>
    <w:rsid w:val="00837D67"/>
    <w:rsid w:val="00841B4E"/>
    <w:rsid w:val="008504A2"/>
    <w:rsid w:val="00855D28"/>
    <w:rsid w:val="008705DF"/>
    <w:rsid w:val="00876E01"/>
    <w:rsid w:val="008776EC"/>
    <w:rsid w:val="0088158A"/>
    <w:rsid w:val="00886665"/>
    <w:rsid w:val="008924C8"/>
    <w:rsid w:val="008A6FFE"/>
    <w:rsid w:val="008B24D6"/>
    <w:rsid w:val="008B2A10"/>
    <w:rsid w:val="008E0491"/>
    <w:rsid w:val="008E3D05"/>
    <w:rsid w:val="008E775A"/>
    <w:rsid w:val="009019FA"/>
    <w:rsid w:val="00907EB4"/>
    <w:rsid w:val="0092547E"/>
    <w:rsid w:val="009254DC"/>
    <w:rsid w:val="00927DC8"/>
    <w:rsid w:val="00935297"/>
    <w:rsid w:val="00947105"/>
    <w:rsid w:val="00957B83"/>
    <w:rsid w:val="00965827"/>
    <w:rsid w:val="00970BB9"/>
    <w:rsid w:val="00976C9B"/>
    <w:rsid w:val="00977E5F"/>
    <w:rsid w:val="00982313"/>
    <w:rsid w:val="00990687"/>
    <w:rsid w:val="009A58E8"/>
    <w:rsid w:val="009B2E9C"/>
    <w:rsid w:val="009D0319"/>
    <w:rsid w:val="009D2688"/>
    <w:rsid w:val="009D3B8C"/>
    <w:rsid w:val="009E3490"/>
    <w:rsid w:val="009F25F0"/>
    <w:rsid w:val="00A05197"/>
    <w:rsid w:val="00A05548"/>
    <w:rsid w:val="00A05CAE"/>
    <w:rsid w:val="00A106EA"/>
    <w:rsid w:val="00A1547D"/>
    <w:rsid w:val="00A31707"/>
    <w:rsid w:val="00A40CDD"/>
    <w:rsid w:val="00A417EE"/>
    <w:rsid w:val="00A54605"/>
    <w:rsid w:val="00A57733"/>
    <w:rsid w:val="00A708CF"/>
    <w:rsid w:val="00A70FDF"/>
    <w:rsid w:val="00A7334E"/>
    <w:rsid w:val="00A76B45"/>
    <w:rsid w:val="00A77877"/>
    <w:rsid w:val="00A8122E"/>
    <w:rsid w:val="00A81304"/>
    <w:rsid w:val="00A818C2"/>
    <w:rsid w:val="00A84006"/>
    <w:rsid w:val="00A87112"/>
    <w:rsid w:val="00A970AB"/>
    <w:rsid w:val="00AB4DB2"/>
    <w:rsid w:val="00AC6F64"/>
    <w:rsid w:val="00AD1782"/>
    <w:rsid w:val="00AD2D02"/>
    <w:rsid w:val="00AE0058"/>
    <w:rsid w:val="00AE35F4"/>
    <w:rsid w:val="00AE561E"/>
    <w:rsid w:val="00AF30D7"/>
    <w:rsid w:val="00AF794B"/>
    <w:rsid w:val="00B00A51"/>
    <w:rsid w:val="00B01488"/>
    <w:rsid w:val="00B01DFB"/>
    <w:rsid w:val="00B0350F"/>
    <w:rsid w:val="00B0404C"/>
    <w:rsid w:val="00B06A0A"/>
    <w:rsid w:val="00B13BEB"/>
    <w:rsid w:val="00B15694"/>
    <w:rsid w:val="00B16530"/>
    <w:rsid w:val="00B2625A"/>
    <w:rsid w:val="00B26483"/>
    <w:rsid w:val="00B30ECA"/>
    <w:rsid w:val="00B40F1C"/>
    <w:rsid w:val="00B47FFA"/>
    <w:rsid w:val="00B504B6"/>
    <w:rsid w:val="00B5373F"/>
    <w:rsid w:val="00B63130"/>
    <w:rsid w:val="00B77DC8"/>
    <w:rsid w:val="00B849E4"/>
    <w:rsid w:val="00B90F46"/>
    <w:rsid w:val="00B9233D"/>
    <w:rsid w:val="00BA1178"/>
    <w:rsid w:val="00BA7F31"/>
    <w:rsid w:val="00BB4158"/>
    <w:rsid w:val="00BC5310"/>
    <w:rsid w:val="00BD1163"/>
    <w:rsid w:val="00BD207E"/>
    <w:rsid w:val="00BD3E37"/>
    <w:rsid w:val="00BD58AE"/>
    <w:rsid w:val="00BD75E4"/>
    <w:rsid w:val="00BD75F3"/>
    <w:rsid w:val="00BE2B89"/>
    <w:rsid w:val="00BF1163"/>
    <w:rsid w:val="00BF2B83"/>
    <w:rsid w:val="00BF6138"/>
    <w:rsid w:val="00C00604"/>
    <w:rsid w:val="00C01B7B"/>
    <w:rsid w:val="00C03D78"/>
    <w:rsid w:val="00C0485D"/>
    <w:rsid w:val="00C150BE"/>
    <w:rsid w:val="00C17082"/>
    <w:rsid w:val="00C2122D"/>
    <w:rsid w:val="00C216E6"/>
    <w:rsid w:val="00C25376"/>
    <w:rsid w:val="00C3112E"/>
    <w:rsid w:val="00C35D19"/>
    <w:rsid w:val="00C41931"/>
    <w:rsid w:val="00C56F18"/>
    <w:rsid w:val="00C5787A"/>
    <w:rsid w:val="00C759DB"/>
    <w:rsid w:val="00C76902"/>
    <w:rsid w:val="00C93B4D"/>
    <w:rsid w:val="00C97226"/>
    <w:rsid w:val="00CA3F39"/>
    <w:rsid w:val="00CA5C5E"/>
    <w:rsid w:val="00CB3919"/>
    <w:rsid w:val="00CB6A08"/>
    <w:rsid w:val="00CC1787"/>
    <w:rsid w:val="00CC5364"/>
    <w:rsid w:val="00CC6663"/>
    <w:rsid w:val="00CD306F"/>
    <w:rsid w:val="00CE07BA"/>
    <w:rsid w:val="00CF1560"/>
    <w:rsid w:val="00D15AE4"/>
    <w:rsid w:val="00D26BAC"/>
    <w:rsid w:val="00D3739F"/>
    <w:rsid w:val="00D47705"/>
    <w:rsid w:val="00D624D5"/>
    <w:rsid w:val="00D67137"/>
    <w:rsid w:val="00D7347F"/>
    <w:rsid w:val="00D73710"/>
    <w:rsid w:val="00D8153D"/>
    <w:rsid w:val="00D828FE"/>
    <w:rsid w:val="00D84D8C"/>
    <w:rsid w:val="00D93AEB"/>
    <w:rsid w:val="00D97099"/>
    <w:rsid w:val="00DA62CB"/>
    <w:rsid w:val="00DB0FC9"/>
    <w:rsid w:val="00DC58A2"/>
    <w:rsid w:val="00DF1111"/>
    <w:rsid w:val="00DF167B"/>
    <w:rsid w:val="00DF20D9"/>
    <w:rsid w:val="00E30BAF"/>
    <w:rsid w:val="00E41387"/>
    <w:rsid w:val="00E45511"/>
    <w:rsid w:val="00E463F7"/>
    <w:rsid w:val="00E50268"/>
    <w:rsid w:val="00E50483"/>
    <w:rsid w:val="00E51DCE"/>
    <w:rsid w:val="00E5432E"/>
    <w:rsid w:val="00E549A3"/>
    <w:rsid w:val="00E63927"/>
    <w:rsid w:val="00E64A3E"/>
    <w:rsid w:val="00E75D13"/>
    <w:rsid w:val="00E853C9"/>
    <w:rsid w:val="00E87D1F"/>
    <w:rsid w:val="00E90519"/>
    <w:rsid w:val="00E90E58"/>
    <w:rsid w:val="00E97D49"/>
    <w:rsid w:val="00EA50F3"/>
    <w:rsid w:val="00EB25C0"/>
    <w:rsid w:val="00EB5F3F"/>
    <w:rsid w:val="00EB643E"/>
    <w:rsid w:val="00EB6FE0"/>
    <w:rsid w:val="00EB7ED7"/>
    <w:rsid w:val="00EC0F34"/>
    <w:rsid w:val="00EC3541"/>
    <w:rsid w:val="00EE409D"/>
    <w:rsid w:val="00EE4C44"/>
    <w:rsid w:val="00EF2E78"/>
    <w:rsid w:val="00EF5D2A"/>
    <w:rsid w:val="00EF6E01"/>
    <w:rsid w:val="00F02D2E"/>
    <w:rsid w:val="00F040ED"/>
    <w:rsid w:val="00F06A89"/>
    <w:rsid w:val="00F14E69"/>
    <w:rsid w:val="00F17B8C"/>
    <w:rsid w:val="00F20004"/>
    <w:rsid w:val="00F23594"/>
    <w:rsid w:val="00F25ACF"/>
    <w:rsid w:val="00F2797B"/>
    <w:rsid w:val="00F30E53"/>
    <w:rsid w:val="00F41C56"/>
    <w:rsid w:val="00F43AC1"/>
    <w:rsid w:val="00F456AC"/>
    <w:rsid w:val="00F45FA2"/>
    <w:rsid w:val="00F52EA9"/>
    <w:rsid w:val="00F532EF"/>
    <w:rsid w:val="00F55A26"/>
    <w:rsid w:val="00F57E82"/>
    <w:rsid w:val="00F64F00"/>
    <w:rsid w:val="00F7512A"/>
    <w:rsid w:val="00F77765"/>
    <w:rsid w:val="00F846EF"/>
    <w:rsid w:val="00F86278"/>
    <w:rsid w:val="00F91069"/>
    <w:rsid w:val="00F93887"/>
    <w:rsid w:val="00F943CD"/>
    <w:rsid w:val="00FA1EA0"/>
    <w:rsid w:val="00FA2FB6"/>
    <w:rsid w:val="00FA5919"/>
    <w:rsid w:val="00FB2BD1"/>
    <w:rsid w:val="00FB6BC1"/>
    <w:rsid w:val="00FB6D7A"/>
    <w:rsid w:val="00FB71D3"/>
    <w:rsid w:val="00FB76F6"/>
    <w:rsid w:val="00FC6C65"/>
    <w:rsid w:val="00FC7342"/>
    <w:rsid w:val="00FD2BFA"/>
    <w:rsid w:val="00FD7FEC"/>
    <w:rsid w:val="00FE03BC"/>
    <w:rsid w:val="00FE318B"/>
    <w:rsid w:val="00FE4D15"/>
    <w:rsid w:val="00FF1C75"/>
    <w:rsid w:val="00FF2111"/>
    <w:rsid w:val="00FF43A2"/>
    <w:rsid w:val="00FF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A21AAA6"/>
  <w15:docId w15:val="{FBD7C38F-D1F5-4C15-8918-1F0538D4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2EF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60"/>
      <w:textAlignment w:val="baseline"/>
      <w:outlineLvl w:val="0"/>
    </w:pPr>
    <w:rPr>
      <w:rFonts w:eastAsia="SimSun"/>
      <w:b/>
      <w:szCs w:val="20"/>
      <w:lang w:val="en-GB"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eastAsia="SimSun"/>
      <w:b/>
      <w:sz w:val="28"/>
      <w:szCs w:val="20"/>
      <w:lang w:val="en-GB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eastAsia="SimSun"/>
      <w:caps/>
      <w:sz w:val="28"/>
      <w:szCs w:val="20"/>
      <w:lang w:val="en-GB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ASN1">
    <w:name w:val="ASN.1"/>
    <w:basedOn w:val="Normal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60"/>
      <w:textAlignment w:val="baseline"/>
    </w:pPr>
    <w:rPr>
      <w:rFonts w:ascii="Courier New" w:eastAsia="SimSun" w:hAnsi="Courier New"/>
      <w:b/>
      <w:noProof/>
      <w:sz w:val="20"/>
      <w:szCs w:val="20"/>
      <w:lang w:val="en-GB"/>
    </w:rPr>
  </w:style>
  <w:style w:type="paragraph" w:customStyle="1" w:styleId="Call">
    <w:name w:val="Call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60"/>
      <w:ind w:left="794"/>
      <w:textAlignment w:val="baseline"/>
    </w:pPr>
    <w:rPr>
      <w:rFonts w:eastAsia="SimSun"/>
      <w:i/>
      <w:szCs w:val="20"/>
      <w:lang w:val="en-GB"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eastAsia="SimSun"/>
      <w:b/>
      <w:caps/>
      <w:sz w:val="28"/>
      <w:szCs w:val="20"/>
      <w:lang w:val="en-GB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eastAsia="SimSun"/>
      <w:b/>
      <w:sz w:val="28"/>
      <w:szCs w:val="20"/>
      <w:lang w:val="en-GB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60"/>
      <w:ind w:left="794" w:hanging="794"/>
      <w:textAlignment w:val="baseline"/>
    </w:pPr>
    <w:rPr>
      <w:rFonts w:eastAsia="SimSun"/>
      <w:szCs w:val="20"/>
      <w:lang w:val="en-GB"/>
    </w:r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rFonts w:eastAsia="SimSun"/>
      <w:szCs w:val="20"/>
      <w:lang w:val="en-GB"/>
    </w:rPr>
  </w:style>
  <w:style w:type="paragraph" w:customStyle="1" w:styleId="Equationlegend">
    <w:name w:val="Equation_legend"/>
    <w:basedOn w:val="Normal"/>
    <w:rsid w:val="001F32E6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60"/>
      <w:ind w:left="1985" w:hanging="1985"/>
      <w:textAlignment w:val="baseline"/>
    </w:pPr>
    <w:rPr>
      <w:rFonts w:eastAsia="SimSun"/>
      <w:szCs w:val="20"/>
      <w:lang w:val="en-GB"/>
    </w:rPr>
  </w:style>
  <w:style w:type="paragraph" w:customStyle="1" w:styleId="Figure">
    <w:name w:val="Figure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SimSun"/>
      <w:szCs w:val="20"/>
      <w:lang w:val="en-GB"/>
    </w:rPr>
  </w:style>
  <w:style w:type="paragraph" w:customStyle="1" w:styleId="Figurelegend">
    <w:name w:val="Figure_legend"/>
    <w:basedOn w:val="Normal"/>
    <w:rsid w:val="001F32E6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SimSun"/>
      <w:sz w:val="18"/>
      <w:szCs w:val="20"/>
      <w:lang w:val="en-GB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SimSun"/>
      <w:b/>
      <w:szCs w:val="20"/>
      <w:lang w:val="en-GB"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SimSun"/>
      <w:caps/>
      <w:szCs w:val="20"/>
      <w:lang w:val="en-GB"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SimSun"/>
      <w:b/>
      <w:szCs w:val="20"/>
      <w:lang w:val="en-GB"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SimSun"/>
      <w:szCs w:val="20"/>
      <w:lang w:val="en-GB"/>
    </w:rPr>
  </w:style>
  <w:style w:type="paragraph" w:styleId="Footer">
    <w:name w:val="footer"/>
    <w:basedOn w:val="Normal"/>
    <w:rsid w:val="001F32E6"/>
    <w:pPr>
      <w:tabs>
        <w:tab w:val="left" w:pos="5954"/>
        <w:tab w:val="right" w:pos="9639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rFonts w:eastAsia="SimSun"/>
      <w:noProof/>
      <w:sz w:val="16"/>
      <w:szCs w:val="20"/>
      <w:lang w:val="en-GB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60"/>
      <w:textAlignment w:val="baseline"/>
    </w:pPr>
    <w:rPr>
      <w:rFonts w:eastAsia="SimSun"/>
      <w:b/>
      <w:sz w:val="22"/>
      <w:szCs w:val="20"/>
      <w:lang w:val="en-GB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60"/>
      <w:textAlignment w:val="baseline"/>
    </w:pPr>
    <w:rPr>
      <w:rFonts w:eastAsia="SimSun"/>
      <w:szCs w:val="20"/>
      <w:lang w:val="en-GB"/>
    </w:r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SimSun"/>
      <w:sz w:val="18"/>
      <w:szCs w:val="20"/>
      <w:lang w:val="en-GB"/>
    </w:rPr>
  </w:style>
  <w:style w:type="paragraph" w:customStyle="1" w:styleId="Headingb">
    <w:name w:val="Heading_b"/>
    <w:basedOn w:val="Normal"/>
    <w:next w:val="Normal"/>
    <w:rsid w:val="001F32E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60"/>
      <w:textAlignment w:val="baseline"/>
    </w:pPr>
    <w:rPr>
      <w:rFonts w:eastAsia="SimSun"/>
      <w:b/>
      <w:szCs w:val="20"/>
      <w:lang w:val="en-GB"/>
    </w:rPr>
  </w:style>
  <w:style w:type="paragraph" w:customStyle="1" w:styleId="Headingi">
    <w:name w:val="Heading_i"/>
    <w:basedOn w:val="Normal"/>
    <w:next w:val="Normal"/>
    <w:rsid w:val="001F32E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60"/>
      <w:textAlignment w:val="baseline"/>
    </w:pPr>
    <w:rPr>
      <w:rFonts w:eastAsia="SimSun"/>
      <w:i/>
      <w:szCs w:val="20"/>
      <w:lang w:val="en-GB"/>
    </w:rPr>
  </w:style>
  <w:style w:type="paragraph" w:styleId="Index1">
    <w:name w:val="index 1"/>
    <w:basedOn w:val="Normal"/>
    <w:next w:val="Normal"/>
    <w:semiHidden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rFonts w:eastAsia="SimSun"/>
      <w:szCs w:val="20"/>
      <w:lang w:val="en-GB"/>
    </w:rPr>
  </w:style>
  <w:style w:type="paragraph" w:styleId="Index2">
    <w:name w:val="index 2"/>
    <w:basedOn w:val="Normal"/>
    <w:next w:val="Normal"/>
    <w:semiHidden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ind w:left="283"/>
      <w:textAlignment w:val="baseline"/>
    </w:pPr>
    <w:rPr>
      <w:rFonts w:eastAsia="SimSun"/>
      <w:szCs w:val="20"/>
      <w:lang w:val="en-GB"/>
    </w:rPr>
  </w:style>
  <w:style w:type="paragraph" w:styleId="Index3">
    <w:name w:val="index 3"/>
    <w:basedOn w:val="Normal"/>
    <w:next w:val="Normal"/>
    <w:semiHidden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ind w:left="566"/>
      <w:textAlignment w:val="baseline"/>
    </w:pPr>
    <w:rPr>
      <w:rFonts w:eastAsia="SimSun"/>
      <w:szCs w:val="20"/>
      <w:lang w:val="en-GB"/>
    </w:rPr>
  </w:style>
  <w:style w:type="paragraph" w:customStyle="1" w:styleId="Normalaftertitle">
    <w:name w:val="Normal_after_title"/>
    <w:basedOn w:val="Normal"/>
    <w:next w:val="Normal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60"/>
      <w:textAlignment w:val="baseline"/>
    </w:pPr>
    <w:rPr>
      <w:rFonts w:eastAsia="SimSun"/>
      <w:szCs w:val="20"/>
      <w:lang w:val="en-GB"/>
    </w:r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  <w:szCs w:val="20"/>
      <w:lang w:val="en-GB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60"/>
      <w:jc w:val="center"/>
      <w:textAlignment w:val="baseline"/>
    </w:pPr>
    <w:rPr>
      <w:rFonts w:eastAsia="SimSun"/>
      <w:szCs w:val="20"/>
      <w:lang w:val="en-GB"/>
    </w:r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overflowPunct w:val="0"/>
      <w:autoSpaceDE w:val="0"/>
      <w:autoSpaceDN w:val="0"/>
      <w:adjustRightInd w:val="0"/>
      <w:spacing w:before="120" w:after="60"/>
      <w:jc w:val="right"/>
      <w:textAlignment w:val="baseline"/>
    </w:pPr>
    <w:rPr>
      <w:rFonts w:eastAsia="SimSun"/>
      <w:i/>
      <w:sz w:val="22"/>
      <w:szCs w:val="20"/>
      <w:lang w:val="en-GB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60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eastAsia="SimSun"/>
      <w:caps/>
      <w:sz w:val="28"/>
      <w:szCs w:val="20"/>
      <w:lang w:val="en-GB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overflowPunct w:val="0"/>
      <w:autoSpaceDE w:val="0"/>
      <w:autoSpaceDN w:val="0"/>
      <w:adjustRightInd w:val="0"/>
      <w:spacing w:before="120" w:after="60"/>
      <w:jc w:val="center"/>
      <w:textAlignment w:val="baseline"/>
    </w:pPr>
    <w:rPr>
      <w:rFonts w:eastAsia="SimSun"/>
      <w:i/>
      <w:szCs w:val="20"/>
      <w:lang w:val="en-GB"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60"/>
      <w:jc w:val="center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ind w:left="794" w:hanging="794"/>
      <w:textAlignment w:val="baseline"/>
    </w:pPr>
    <w:rPr>
      <w:rFonts w:eastAsia="SimSun"/>
      <w:szCs w:val="20"/>
      <w:lang w:val="en-GB"/>
    </w:rPr>
  </w:style>
  <w:style w:type="paragraph" w:customStyle="1" w:styleId="Reftitle">
    <w:name w:val="Ref_title"/>
    <w:basedOn w:val="Normal"/>
    <w:next w:val="Reftext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eastAsia="SimSun"/>
      <w:b/>
      <w:szCs w:val="20"/>
      <w:lang w:val="en-GB"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overflowPunct w:val="0"/>
      <w:autoSpaceDE w:val="0"/>
      <w:autoSpaceDN w:val="0"/>
      <w:adjustRightInd w:val="0"/>
      <w:spacing w:before="624" w:after="60"/>
      <w:jc w:val="center"/>
      <w:textAlignment w:val="baseline"/>
    </w:pPr>
    <w:rPr>
      <w:rFonts w:eastAsia="SimSun"/>
      <w:b/>
      <w:szCs w:val="20"/>
      <w:lang w:val="en-GB"/>
    </w:rPr>
  </w:style>
  <w:style w:type="paragraph" w:customStyle="1" w:styleId="Section2">
    <w:name w:val="Section_2"/>
    <w:basedOn w:val="Normal"/>
    <w:next w:val="Normal"/>
    <w:rsid w:val="001F32E6"/>
    <w:pPr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eastAsia="SimSun"/>
      <w:i/>
      <w:szCs w:val="20"/>
      <w:lang w:val="en-GB"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  <w:szCs w:val="20"/>
      <w:lang w:val="en-GB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Source">
    <w:name w:val="Source"/>
    <w:basedOn w:val="Normal"/>
    <w:next w:val="Normalaftertitle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SimSun"/>
      <w:b/>
      <w:sz w:val="22"/>
      <w:szCs w:val="20"/>
      <w:lang w:val="en-GB"/>
    </w:rPr>
  </w:style>
  <w:style w:type="paragraph" w:customStyle="1" w:styleId="Tablelegend">
    <w:name w:val="Table_legend"/>
    <w:basedOn w:val="Normal"/>
    <w:rsid w:val="001F32E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SimSun"/>
      <w:sz w:val="22"/>
      <w:szCs w:val="20"/>
      <w:lang w:val="en-GB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SimSun"/>
      <w:b/>
      <w:szCs w:val="20"/>
      <w:lang w:val="en-GB"/>
    </w:rPr>
  </w:style>
  <w:style w:type="paragraph" w:customStyle="1" w:styleId="TableNoBR">
    <w:name w:val="Table_No_BR"/>
    <w:basedOn w:val="Normal"/>
    <w:next w:val="TabletitleBR"/>
    <w:rsid w:val="001F32E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  <w:szCs w:val="20"/>
      <w:lang w:val="en-GB"/>
    </w:rPr>
  </w:style>
  <w:style w:type="paragraph" w:customStyle="1" w:styleId="Tableref">
    <w:name w:val="Table_ref"/>
    <w:basedOn w:val="Normal"/>
    <w:next w:val="TabletitleBR"/>
    <w:rsid w:val="001F32E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SimSun"/>
      <w:szCs w:val="20"/>
      <w:lang w:val="en-GB"/>
    </w:rPr>
  </w:style>
  <w:style w:type="paragraph" w:customStyle="1" w:styleId="Tabletext">
    <w:name w:val="Table_text"/>
    <w:basedOn w:val="Normal"/>
    <w:rsid w:val="001F32E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right" w:pos="9639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rFonts w:eastAsia="SimSun"/>
      <w:b/>
      <w:szCs w:val="20"/>
      <w:lang w:val="en-GB"/>
    </w:rPr>
  </w:style>
  <w:style w:type="paragraph" w:styleId="TOC1">
    <w:name w:val="toc 1"/>
    <w:basedOn w:val="Normal"/>
    <w:semiHidden/>
    <w:rsid w:val="001F32E6"/>
    <w:pPr>
      <w:keepLines/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240" w:after="60"/>
      <w:ind w:left="680" w:right="851" w:hanging="680"/>
      <w:textAlignment w:val="baseline"/>
    </w:pPr>
    <w:rPr>
      <w:rFonts w:eastAsia="SimSun"/>
      <w:szCs w:val="20"/>
      <w:lang w:val="en-GB"/>
    </w:r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Cs w:val="20"/>
      <w:lang w:val="en-GB"/>
    </w:r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rFonts w:eastAsia="SimSun"/>
      <w:sz w:val="20"/>
      <w:szCs w:val="20"/>
      <w:lang w:val="en-GB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60"/>
      <w:textAlignment w:val="baseline"/>
    </w:pPr>
    <w:rPr>
      <w:rFonts w:ascii="Tahoma" w:eastAsia="SimSu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 w:line="480" w:lineRule="auto"/>
      <w:textAlignment w:val="baseline"/>
    </w:pPr>
    <w:rPr>
      <w:rFonts w:eastAsia="SimSun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spacing w:after="6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spacing w:after="60"/>
      <w:ind w:left="720"/>
      <w:contextualSpacing/>
    </w:pPr>
    <w:rPr>
      <w:rFonts w:eastAsia="SimSun"/>
    </w:rPr>
  </w:style>
  <w:style w:type="paragraph" w:customStyle="1" w:styleId="Default">
    <w:name w:val="Default"/>
    <w:basedOn w:val="Normal"/>
    <w:uiPriority w:val="99"/>
    <w:rsid w:val="003B0CFA"/>
    <w:pPr>
      <w:spacing w:after="60"/>
    </w:pPr>
    <w:rPr>
      <w:rFonts w:eastAsia="Calibri"/>
      <w:color w:val="000000"/>
    </w:rPr>
  </w:style>
  <w:style w:type="character" w:customStyle="1" w:styleId="apple-tab-span">
    <w:name w:val="apple-tab-span"/>
    <w:basedOn w:val="DefaultParagraphFont"/>
    <w:rsid w:val="00BF2B83"/>
  </w:style>
  <w:style w:type="paragraph" w:customStyle="1" w:styleId="TableText0">
    <w:name w:val="Table Text"/>
    <w:basedOn w:val="Normal"/>
    <w:link w:val="TableTextChar"/>
    <w:uiPriority w:val="19"/>
    <w:qFormat/>
    <w:rsid w:val="00D828FE"/>
    <w:pPr>
      <w:spacing w:before="40" w:after="40" w:line="276" w:lineRule="auto"/>
    </w:pPr>
    <w:rPr>
      <w:rFonts w:ascii="Arial" w:eastAsia="SimSun" w:hAnsi="Arial"/>
      <w:sz w:val="20"/>
      <w:szCs w:val="22"/>
      <w:lang w:val="en-GB" w:eastAsia="de-DE"/>
    </w:rPr>
  </w:style>
  <w:style w:type="character" w:customStyle="1" w:styleId="TableTextChar">
    <w:name w:val="Table Text Char"/>
    <w:link w:val="TableText0"/>
    <w:uiPriority w:val="19"/>
    <w:rsid w:val="00D828FE"/>
    <w:rPr>
      <w:rFonts w:ascii="Arial" w:eastAsia="SimSun" w:hAnsi="Arial"/>
      <w:szCs w:val="22"/>
      <w:lang w:val="en-GB" w:eastAsia="de-DE"/>
    </w:rPr>
  </w:style>
  <w:style w:type="character" w:customStyle="1" w:styleId="pluginpagetreechildrenspan">
    <w:name w:val="plugin_pagetree_children_span"/>
    <w:basedOn w:val="DefaultParagraphFont"/>
    <w:rsid w:val="008B2A1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8158A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EB6FE0"/>
    <w:rPr>
      <w:color w:val="808080"/>
    </w:rPr>
  </w:style>
  <w:style w:type="paragraph" w:customStyle="1" w:styleId="NormalParagraph">
    <w:name w:val="Normal Paragraph"/>
    <w:qFormat/>
    <w:rsid w:val="00BD207E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styleId="Emphasis">
    <w:name w:val="Emphasis"/>
    <w:basedOn w:val="DefaultParagraphFont"/>
    <w:uiPriority w:val="20"/>
    <w:qFormat/>
    <w:rsid w:val="00A81304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D2BFA"/>
    <w:pPr>
      <w:spacing w:before="100" w:beforeAutospacing="1" w:after="100" w:afterAutospacing="1"/>
    </w:pPr>
    <w:rPr>
      <w:rFonts w:eastAsia="SimSun"/>
      <w:lang w:val="en-GB" w:eastAsia="en-GB"/>
    </w:rPr>
  </w:style>
  <w:style w:type="paragraph" w:styleId="Revision">
    <w:name w:val="Revision"/>
    <w:hidden/>
    <w:uiPriority w:val="99"/>
    <w:semiHidden/>
    <w:rsid w:val="006D36A5"/>
    <w:rPr>
      <w:rFonts w:eastAsia="Times New Roman"/>
      <w:sz w:val="24"/>
      <w:lang w:val="en-GB"/>
    </w:rPr>
  </w:style>
  <w:style w:type="table" w:styleId="GridTable1Light-Accent1">
    <w:name w:val="Grid Table 1 Light Accent 1"/>
    <w:basedOn w:val="TableNormal"/>
    <w:uiPriority w:val="46"/>
    <w:rsid w:val="00E463F7"/>
    <w:rPr>
      <w:rFonts w:eastAsia="Times New Roma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AE35F4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F532EF"/>
  </w:style>
  <w:style w:type="paragraph" w:customStyle="1" w:styleId="CRCoverPage">
    <w:name w:val="CR Cover Page"/>
    <w:rsid w:val="00EF5D2A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1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5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2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0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9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563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uis.romero@etsi.org" TargetMode="External"/><Relationship Id="rId18" Type="http://schemas.openxmlformats.org/officeDocument/2006/relationships/hyperlink" Target="mailto:luigi.licciardi@huawei.com" TargetMode="External"/><Relationship Id="rId26" Type="http://schemas.openxmlformats.org/officeDocument/2006/relationships/hyperlink" Target="mailto:wei.linwei@huawei.com" TargetMode="External"/><Relationship Id="rId39" Type="http://schemas.openxmlformats.org/officeDocument/2006/relationships/hyperlink" Target="mailto:maryse.gardella@nokia.com" TargetMode="External"/><Relationship Id="rId21" Type="http://schemas.openxmlformats.org/officeDocument/2006/relationships/hyperlink" Target="mailto:luca.pesando@telecomitalia.it" TargetMode="External"/><Relationship Id="rId34" Type="http://schemas.openxmlformats.org/officeDocument/2006/relationships/hyperlink" Target="mailto:%3cfeifei.lou@ngmn.org%3e" TargetMode="External"/><Relationship Id="rId42" Type="http://schemas.openxmlformats.org/officeDocument/2006/relationships/hyperlink" Target="mailto:wjli@bupt.edu.cn" TargetMode="External"/><Relationship Id="rId47" Type="http://schemas.openxmlformats.org/officeDocument/2006/relationships/hyperlink" Target="mailto:magnus.buhrgard@ericsson.com" TargetMode="External"/><Relationship Id="rId50" Type="http://schemas.openxmlformats.org/officeDocument/2006/relationships/hyperlink" Target="mailto:dmilham@tmforum.org" TargetMode="External"/><Relationship Id="rId55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mailto:David.Boswarthick@etsi.org" TargetMode="External"/><Relationship Id="rId17" Type="http://schemas.openxmlformats.org/officeDocument/2006/relationships/hyperlink" Target="mailto:Fontes@alticelabs.com" TargetMode="External"/><Relationship Id="rId25" Type="http://schemas.openxmlformats.org/officeDocument/2006/relationships/hyperlink" Target="mailto:luca.pesando@telecomitalia.it" TargetMode="External"/><Relationship Id="rId33" Type="http://schemas.openxmlformats.org/officeDocument/2006/relationships/hyperlink" Target="mailto:klaus.moschner@ngmn.org" TargetMode="External"/><Relationship Id="rId38" Type="http://schemas.openxmlformats.org/officeDocument/2006/relationships/hyperlink" Target="mailto:zoulan@huawei.com" TargetMode="External"/><Relationship Id="rId46" Type="http://schemas.openxmlformats.org/officeDocument/2006/relationships/hyperlink" Target="mailto:ebalestra@gsma.com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ISGsupport@etsi.org" TargetMode="External"/><Relationship Id="rId20" Type="http://schemas.openxmlformats.org/officeDocument/2006/relationships/hyperlink" Target="mailto:haining.wang@intel.com" TargetMode="External"/><Relationship Id="rId29" Type="http://schemas.openxmlformats.org/officeDocument/2006/relationships/hyperlink" Target="mailto:HCalvert@gsma.com" TargetMode="External"/><Relationship Id="rId41" Type="http://schemas.openxmlformats.org/officeDocument/2006/relationships/hyperlink" Target="mailto:lmmeng@bupt.edu.cn" TargetMode="External"/><Relationship Id="rId54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aisons@tmforum.org" TargetMode="External"/><Relationship Id="rId24" Type="http://schemas.openxmlformats.org/officeDocument/2006/relationships/hyperlink" Target="mailto:nurit.sprecher@nokia.com" TargetMode="External"/><Relationship Id="rId32" Type="http://schemas.openxmlformats.org/officeDocument/2006/relationships/hyperlink" Target="mailto:MZarri@gsma.com" TargetMode="External"/><Relationship Id="rId37" Type="http://schemas.openxmlformats.org/officeDocument/2006/relationships/hyperlink" Target="mailto:thomas.tovinger@ericsson.com" TargetMode="External"/><Relationship Id="rId40" Type="http://schemas.openxmlformats.org/officeDocument/2006/relationships/hyperlink" Target="mailto:Mirko.Cano@etsi.org" TargetMode="External"/><Relationship Id="rId45" Type="http://schemas.openxmlformats.org/officeDocument/2006/relationships/hyperlink" Target="mailto:nick.sampson@orange.com" TargetMode="External"/><Relationship Id="rId53" Type="http://schemas.openxmlformats.org/officeDocument/2006/relationships/footer" Target="footer1.xml"/><Relationship Id="rId58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hyperlink" Target="mailto:Anthony.Brand@etsi.org" TargetMode="External"/><Relationship Id="rId23" Type="http://schemas.openxmlformats.org/officeDocument/2006/relationships/hyperlink" Target="mailto:christian.toche@huawei.com" TargetMode="External"/><Relationship Id="rId28" Type="http://schemas.openxmlformats.org/officeDocument/2006/relationships/hyperlink" Target="mailto:christine.mera@etsi.org" TargetMode="External"/><Relationship Id="rId36" Type="http://schemas.openxmlformats.org/officeDocument/2006/relationships/hyperlink" Target="mailto:thomas.tovinger@ericsson.com" TargetMode="External"/><Relationship Id="rId49" Type="http://schemas.openxmlformats.org/officeDocument/2006/relationships/hyperlink" Target="mailto:luigi.licciardi@huawei.com" TargetMode="External"/><Relationship Id="rId57" Type="http://schemas.openxmlformats.org/officeDocument/2006/relationships/fontTable" Target="fontTable.xml"/><Relationship Id="rId10" Type="http://schemas.openxmlformats.org/officeDocument/2006/relationships/hyperlink" Target="mailto:cortegalagos@tmforum.org" TargetMode="External"/><Relationship Id="rId19" Type="http://schemas.openxmlformats.org/officeDocument/2006/relationships/hyperlink" Target="mailto:raymond.forbes@huawei.com" TargetMode="External"/><Relationship Id="rId31" Type="http://schemas.openxmlformats.org/officeDocument/2006/relationships/hyperlink" Target="mailto:CGavilanes@gsma.com" TargetMode="External"/><Relationship Id="rId44" Type="http://schemas.openxmlformats.org/officeDocument/2006/relationships/hyperlink" Target="mailto:liuyang@ccsa.org.cn" TargetMode="External"/><Relationship Id="rId52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hyperlink" Target="mailto:Adrian.Scrase@etsi.org" TargetMode="External"/><Relationship Id="rId22" Type="http://schemas.openxmlformats.org/officeDocument/2006/relationships/hyperlink" Target="mailto:klaus.martiny@telekom.de" TargetMode="External"/><Relationship Id="rId27" Type="http://schemas.openxmlformats.org/officeDocument/2006/relationships/hyperlink" Target="mailto:Hakim.Mkinsi@etsi.org" TargetMode="External"/><Relationship Id="rId30" Type="http://schemas.openxmlformats.org/officeDocument/2006/relationships/hyperlink" Target="mailto:hliu@gsma.com" TargetMode="External"/><Relationship Id="rId35" Type="http://schemas.openxmlformats.org/officeDocument/2006/relationships/hyperlink" Target="mailto:feifei.lou@ngmn.org" TargetMode="External"/><Relationship Id="rId43" Type="http://schemas.openxmlformats.org/officeDocument/2006/relationships/hyperlink" Target="mailto:zhangdehua@caict.ac.cn" TargetMode="External"/><Relationship Id="rId48" Type="http://schemas.openxmlformats.org/officeDocument/2006/relationships/hyperlink" Target="mailto:dong.sun@futurewei.com" TargetMode="External"/><Relationship Id="rId56" Type="http://schemas.openxmlformats.org/officeDocument/2006/relationships/footer" Target="footer3.xml"/><Relationship Id="rId8" Type="http://schemas.openxmlformats.org/officeDocument/2006/relationships/image" Target="media/image1.jpg"/><Relationship Id="rId51" Type="http://schemas.openxmlformats.org/officeDocument/2006/relationships/header" Target="header1.xm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8DF213517FF4A75AB8E81E295607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45004-9258-4532-A1B5-643861EA6FDA}"/>
      </w:docPartPr>
      <w:docPartBody>
        <w:p w:rsidR="00453EBF" w:rsidRDefault="006A2B03" w:rsidP="006A2B03">
          <w:pPr>
            <w:pStyle w:val="28DF213517FF4A75AB8E81E295607AAC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3C7A361BD7D842DA99751063B29437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937F5-13D0-4946-9B76-1B54015A1865}"/>
      </w:docPartPr>
      <w:docPartBody>
        <w:p w:rsidR="00A1021D" w:rsidRDefault="00EE592C" w:rsidP="00EE592C">
          <w:pPr>
            <w:pStyle w:val="3C7A361BD7D842DA99751063B29437B6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2184A28FEBD24CB0AE866ECB1A3FCC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7BA50-F3D3-4418-B55E-7A0671CE2680}"/>
      </w:docPartPr>
      <w:docPartBody>
        <w:p w:rsidR="00000000" w:rsidRDefault="00F964F8" w:rsidP="00F964F8">
          <w:pPr>
            <w:pStyle w:val="2184A28FEBD24CB0AE866ECB1A3FCCFF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47B"/>
    <w:rsid w:val="000E3640"/>
    <w:rsid w:val="00137FF0"/>
    <w:rsid w:val="00144DA7"/>
    <w:rsid w:val="00211858"/>
    <w:rsid w:val="002C2460"/>
    <w:rsid w:val="003C4A5E"/>
    <w:rsid w:val="003D5EB4"/>
    <w:rsid w:val="00410A83"/>
    <w:rsid w:val="00424B52"/>
    <w:rsid w:val="00453EBF"/>
    <w:rsid w:val="004D0E64"/>
    <w:rsid w:val="004F0A52"/>
    <w:rsid w:val="00587E4E"/>
    <w:rsid w:val="005A3EBC"/>
    <w:rsid w:val="005C01E2"/>
    <w:rsid w:val="005D0351"/>
    <w:rsid w:val="006240E7"/>
    <w:rsid w:val="006A2B03"/>
    <w:rsid w:val="006C0B2B"/>
    <w:rsid w:val="006C2889"/>
    <w:rsid w:val="00746F9F"/>
    <w:rsid w:val="0076463B"/>
    <w:rsid w:val="00782EAA"/>
    <w:rsid w:val="0084247B"/>
    <w:rsid w:val="0087535C"/>
    <w:rsid w:val="008B3FC4"/>
    <w:rsid w:val="00900953"/>
    <w:rsid w:val="00A1021D"/>
    <w:rsid w:val="00AF5F77"/>
    <w:rsid w:val="00BC0370"/>
    <w:rsid w:val="00E04DE2"/>
    <w:rsid w:val="00E23F33"/>
    <w:rsid w:val="00E770C2"/>
    <w:rsid w:val="00E82FDE"/>
    <w:rsid w:val="00EC4742"/>
    <w:rsid w:val="00EE592C"/>
    <w:rsid w:val="00F02A9D"/>
    <w:rsid w:val="00F964F8"/>
    <w:rsid w:val="00F9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F964F8"/>
    <w:rPr>
      <w:color w:val="808080"/>
    </w:rPr>
  </w:style>
  <w:style w:type="paragraph" w:customStyle="1" w:styleId="B6CE16B4608849DE9705CB9702F8B93B">
    <w:name w:val="B6CE16B4608849DE9705CB9702F8B93B"/>
    <w:rsid w:val="0084247B"/>
  </w:style>
  <w:style w:type="paragraph" w:customStyle="1" w:styleId="E3162FBE550F4D118F7B05007BBE9B95">
    <w:name w:val="E3162FBE550F4D118F7B05007BBE9B95"/>
    <w:rsid w:val="0084247B"/>
  </w:style>
  <w:style w:type="paragraph" w:customStyle="1" w:styleId="B1160FB1C8214FDB8C92072937AA701A">
    <w:name w:val="B1160FB1C8214FDB8C92072937AA701A"/>
    <w:rsid w:val="0084247B"/>
  </w:style>
  <w:style w:type="paragraph" w:customStyle="1" w:styleId="94177ECA06564A52BE8E157896454739">
    <w:name w:val="94177ECA06564A52BE8E157896454739"/>
    <w:rsid w:val="006A2B03"/>
  </w:style>
  <w:style w:type="paragraph" w:customStyle="1" w:styleId="28DF213517FF4A75AB8E81E295607AAC">
    <w:name w:val="28DF213517FF4A75AB8E81E295607AAC"/>
    <w:rsid w:val="006A2B03"/>
  </w:style>
  <w:style w:type="paragraph" w:customStyle="1" w:styleId="67055E3E13C940419723B0C248E439B2">
    <w:name w:val="67055E3E13C940419723B0C248E439B2"/>
    <w:rsid w:val="006A2B03"/>
  </w:style>
  <w:style w:type="paragraph" w:customStyle="1" w:styleId="745C3B1673D341119D31B7D1DC5A97E2">
    <w:name w:val="745C3B1673D341119D31B7D1DC5A97E2"/>
    <w:rsid w:val="006A2B03"/>
  </w:style>
  <w:style w:type="paragraph" w:customStyle="1" w:styleId="3C7A361BD7D842DA99751063B29437B6">
    <w:name w:val="3C7A361BD7D842DA99751063B29437B6"/>
    <w:rsid w:val="00EE592C"/>
  </w:style>
  <w:style w:type="paragraph" w:customStyle="1" w:styleId="2184A28FEBD24CB0AE866ECB1A3FCCFF">
    <w:name w:val="2184A28FEBD24CB0AE866ECB1A3FCCFF"/>
    <w:rsid w:val="00F964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BE00984-3ED8-6043-837A-72DCB66C0CD9}">
  <we:reference id="wa200001011" version="1.1.0.0" store="en-US" storeType="OMEX"/>
  <we:alternateReferences>
    <we:reference id="wa200001011" version="1.1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3FC4F-9B87-40C3-A6FD-2FDCEB05C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4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32.422_CR0335_(Rel-17)_e_5GMDT</cp:lastModifiedBy>
  <cp:revision>2</cp:revision>
  <cp:lastPrinted>2020-09-11T22:03:00Z</cp:lastPrinted>
  <dcterms:created xsi:type="dcterms:W3CDTF">2020-10-01T07:55:00Z</dcterms:created>
  <dcterms:modified xsi:type="dcterms:W3CDTF">2020-10-01T07:55:00Z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1597331776</vt:lpwstr>
  </property>
  <property fmtid="{D5CDD505-2E9C-101B-9397-08002B2CF9AE}" pid="6" name="grammarly_documentId">
    <vt:lpwstr>documentId_1724</vt:lpwstr>
  </property>
</Properties>
</file>